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4871C4DE" w:rsidR="006D45DD" w:rsidRDefault="009874DC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9874DC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EC486F">
        <w:rPr>
          <w:b/>
          <w:i/>
          <w:noProof/>
          <w:sz w:val="28"/>
          <w:lang w:eastAsia="ja-JP"/>
        </w:rPr>
        <w:t>222992</w:t>
      </w:r>
    </w:p>
    <w:p w14:paraId="5DD85240" w14:textId="141D215D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>Electronic Meeting, 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F59BD" w:rsidR="003C55D1" w:rsidRPr="009874DC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74DC">
              <w:rPr>
                <w:b/>
                <w:noProof/>
                <w:sz w:val="28"/>
              </w:rPr>
              <w:t>38.</w:t>
            </w:r>
            <w:r w:rsidRPr="009874DC">
              <w:rPr>
                <w:b/>
                <w:noProof/>
                <w:sz w:val="28"/>
                <w:lang w:eastAsia="ja-JP"/>
              </w:rPr>
              <w:t>5</w:t>
            </w:r>
            <w:r w:rsidR="000B5841" w:rsidRPr="009874DC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36BBD879" w:rsidR="003C55D1" w:rsidRPr="009874D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874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91261" w:rsidR="003C55D1" w:rsidRPr="009874DC" w:rsidRDefault="00EC486F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74DC"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1EF3E926" w:rsidR="003C55D1" w:rsidRPr="009874DC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874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9874D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874D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9874DC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874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3EE09" w:rsidR="003C55D1" w:rsidRPr="009874D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874DC">
              <w:rPr>
                <w:b/>
                <w:noProof/>
                <w:sz w:val="28"/>
              </w:rPr>
              <w:t>1</w:t>
            </w:r>
            <w:r w:rsidR="000B5841" w:rsidRPr="009874DC">
              <w:rPr>
                <w:b/>
                <w:noProof/>
                <w:sz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562A8" w:rsidR="00213124" w:rsidRDefault="006D063C" w:rsidP="006D063C">
            <w:pPr>
              <w:pStyle w:val="CRCoverPage"/>
              <w:spacing w:after="0"/>
            </w:pPr>
            <w:r>
              <w:t xml:space="preserve"> </w:t>
            </w:r>
            <w:r w:rsidR="0008240F">
              <w:t xml:space="preserve">Removal of </w:t>
            </w:r>
            <w:r w:rsidR="000B5841">
              <w:t>NOTE1 for test case</w:t>
            </w:r>
            <w:r w:rsidR="0008240F">
              <w:t xml:space="preserve"> </w:t>
            </w:r>
            <w:r w:rsidR="0008240F" w:rsidRPr="0008240F">
              <w:t>5.2.2.2.9_1</w:t>
            </w:r>
            <w:r w:rsidR="0008240F">
              <w:t xml:space="preserve">, </w:t>
            </w:r>
            <w:r w:rsidR="0008240F" w:rsidRPr="0008240F">
              <w:t>5.2.2.2.10_1</w:t>
            </w:r>
            <w:r w:rsidR="0008240F">
              <w:t xml:space="preserve">, </w:t>
            </w:r>
            <w:r w:rsidR="0008240F" w:rsidRPr="0008240F">
              <w:t>5.2.3.2.9_1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C68ED" w:rsidR="00C2497C" w:rsidRDefault="00D04BE4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497C" w:rsidRDefault="00C2497C" w:rsidP="00C249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497C" w:rsidRDefault="00C2497C" w:rsidP="00C249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C6C66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t>2022-04-11</w:t>
            </w:r>
          </w:p>
        </w:tc>
      </w:tr>
      <w:tr w:rsidR="00C249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2497C" w:rsidRDefault="00C2497C" w:rsidP="00C24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497C" w:rsidRDefault="00C2497C" w:rsidP="00C249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50DA6E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5841">
              <w:t>7</w:t>
            </w:r>
          </w:p>
        </w:tc>
      </w:tr>
      <w:tr w:rsidR="00C249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497C" w:rsidRDefault="00C2497C" w:rsidP="00C249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497C" w:rsidRDefault="00C2497C" w:rsidP="00C249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2497C" w:rsidRPr="007C2097" w:rsidRDefault="00C2497C" w:rsidP="00C249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497C" w14:paraId="7FBEB8E7" w14:textId="77777777" w:rsidTr="00547111">
        <w:tc>
          <w:tcPr>
            <w:tcW w:w="1843" w:type="dxa"/>
          </w:tcPr>
          <w:p w14:paraId="44A3A604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43168" w:rsidR="00C2497C" w:rsidRDefault="0008240F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MNS value in Table G.1.5-1 for TC </w:t>
            </w:r>
            <w:r w:rsidRPr="0008240F">
              <w:t>5.2.2.2.9_1</w:t>
            </w:r>
            <w:r>
              <w:t xml:space="preserve">, </w:t>
            </w:r>
            <w:r w:rsidRPr="0008240F">
              <w:t>5.2.2.2.10_1</w:t>
            </w:r>
            <w:r>
              <w:t xml:space="preserve">, </w:t>
            </w:r>
            <w:r w:rsidRPr="0008240F">
              <w:t>5.2.3.2.9_1</w:t>
            </w:r>
            <w:r>
              <w:t xml:space="preserve"> was updated in RAN5 #94-e. Therefore, the </w:t>
            </w:r>
            <w:r w:rsidR="00CB6747">
              <w:t>test cases are complete and NOTE1 can be removed.</w:t>
            </w:r>
          </w:p>
        </w:tc>
      </w:tr>
      <w:tr w:rsidR="00C24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AA5B9" w:rsidR="00C2497C" w:rsidRDefault="008724ED" w:rsidP="0008240F">
            <w:pPr>
              <w:pStyle w:val="CRCoverPage"/>
              <w:spacing w:after="0"/>
              <w:ind w:left="100"/>
            </w:pPr>
            <w:r>
              <w:rPr>
                <w:noProof/>
              </w:rPr>
              <w:t>Re</w:t>
            </w:r>
            <w:r w:rsidR="0008240F">
              <w:rPr>
                <w:noProof/>
              </w:rPr>
              <w:t xml:space="preserve">moved </w:t>
            </w:r>
            <w:r w:rsidR="00CB6747">
              <w:rPr>
                <w:noProof/>
              </w:rPr>
              <w:t>NOT</w:t>
            </w:r>
            <w:r w:rsidR="0056708F">
              <w:rPr>
                <w:noProof/>
              </w:rPr>
              <w:t>E</w:t>
            </w:r>
            <w:r w:rsidR="00CB6747">
              <w:rPr>
                <w:noProof/>
              </w:rPr>
              <w:t xml:space="preserve">1 fro test case </w:t>
            </w:r>
            <w:r w:rsidR="00CB6747" w:rsidRPr="0008240F">
              <w:t>5.2.2.2.9_1</w:t>
            </w:r>
            <w:r w:rsidR="00CB6747">
              <w:t xml:space="preserve">, </w:t>
            </w:r>
            <w:r w:rsidR="00CB6747" w:rsidRPr="0008240F">
              <w:t>5.2.2.2.10_1</w:t>
            </w:r>
            <w:r w:rsidR="00CB6747">
              <w:t xml:space="preserve">, </w:t>
            </w:r>
            <w:r w:rsidR="00CB6747" w:rsidRPr="0008240F">
              <w:t>5.2.3.2.9_1</w:t>
            </w:r>
          </w:p>
        </w:tc>
      </w:tr>
      <w:tr w:rsidR="00C2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5F9D7" w:rsidR="00C2497C" w:rsidRDefault="008724ED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8240F">
              <w:rPr>
                <w:noProof/>
              </w:rPr>
              <w:t xml:space="preserve">he test cases will look incomplete. </w:t>
            </w:r>
          </w:p>
        </w:tc>
      </w:tr>
      <w:tr w:rsidR="00C2497C" w14:paraId="034AF533" w14:textId="77777777" w:rsidTr="00547111">
        <w:tc>
          <w:tcPr>
            <w:tcW w:w="2694" w:type="dxa"/>
            <w:gridSpan w:val="2"/>
          </w:tcPr>
          <w:p w14:paraId="39D9EB5B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AAAF0" w:rsidR="00C2497C" w:rsidRDefault="00CB6747" w:rsidP="00C2497C">
            <w:pPr>
              <w:pStyle w:val="CRCoverPage"/>
              <w:spacing w:after="0"/>
              <w:ind w:left="100"/>
            </w:pPr>
            <w:r>
              <w:t>4.1.4</w:t>
            </w:r>
          </w:p>
        </w:tc>
      </w:tr>
      <w:tr w:rsidR="00C2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</w:tr>
      <w:tr w:rsidR="00C2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B62AED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97C" w:rsidRPr="008863B9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97C" w:rsidRPr="008863B9" w:rsidRDefault="00C2497C" w:rsidP="00C2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1498FEC7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EDCE9BF" w14:textId="77777777" w:rsidR="00CB6747" w:rsidRPr="00813CD9" w:rsidRDefault="00CB6747" w:rsidP="00CB6747">
      <w:pPr>
        <w:pStyle w:val="Heading3"/>
        <w:rPr>
          <w:rFonts w:eastAsia="Batang"/>
          <w:lang w:eastAsia="ja-JP"/>
        </w:rPr>
      </w:pPr>
      <w:bookmarkStart w:id="3" w:name="_Toc20936810"/>
      <w:bookmarkStart w:id="4" w:name="_Toc36713256"/>
      <w:bookmarkStart w:id="5" w:name="_Toc36713659"/>
      <w:bookmarkStart w:id="6" w:name="_Toc52217972"/>
      <w:bookmarkStart w:id="7" w:name="_Toc58499584"/>
      <w:bookmarkStart w:id="8" w:name="_Toc68538441"/>
      <w:bookmarkStart w:id="9" w:name="_Toc75510024"/>
      <w:bookmarkStart w:id="10" w:name="_Toc90971502"/>
      <w:bookmarkStart w:id="11" w:name="_Toc100158410"/>
      <w:r w:rsidRPr="00813CD9">
        <w:rPr>
          <w:rFonts w:eastAsia="Batang"/>
          <w:lang w:eastAsia="ja-JP"/>
        </w:rPr>
        <w:lastRenderedPageBreak/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0045F0" w14:textId="77777777" w:rsidR="00CB6747" w:rsidRPr="00813CD9" w:rsidRDefault="00CB6747" w:rsidP="00CB6747">
      <w:pPr>
        <w:pStyle w:val="TH"/>
        <w:rPr>
          <w:rFonts w:eastAsiaTheme="minorEastAsia"/>
        </w:rPr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CB6747" w:rsidRPr="00813CD9" w14:paraId="4B1B9FC4" w14:textId="77777777" w:rsidTr="009736C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87E447" w14:textId="77777777" w:rsidR="00CB6747" w:rsidRPr="00813CD9" w:rsidRDefault="00CB6747" w:rsidP="009736CD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D3455" w14:textId="77777777" w:rsidR="00CB6747" w:rsidRPr="00813CD9" w:rsidRDefault="00CB6747" w:rsidP="009736C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D9817" w14:textId="77777777" w:rsidR="00CB6747" w:rsidRPr="00813CD9" w:rsidRDefault="00CB6747" w:rsidP="009736CD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83E6" w14:textId="77777777" w:rsidR="00CB6747" w:rsidRPr="00813CD9" w:rsidRDefault="00CB6747" w:rsidP="009736CD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0C45A" w14:textId="77777777" w:rsidR="00CB6747" w:rsidRPr="00813CD9" w:rsidRDefault="00CB6747" w:rsidP="009736CD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99A93" w14:textId="77777777" w:rsidR="00CB6747" w:rsidRPr="00813CD9" w:rsidRDefault="00CB6747" w:rsidP="009736CD">
            <w:pPr>
              <w:pStyle w:val="TAH"/>
            </w:pPr>
            <w:r w:rsidRPr="00813CD9">
              <w:t>Additional Information</w:t>
            </w:r>
          </w:p>
        </w:tc>
      </w:tr>
      <w:tr w:rsidR="00CB6747" w:rsidRPr="00813CD9" w14:paraId="46D4C532" w14:textId="77777777" w:rsidTr="009736C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FC0A" w14:textId="77777777" w:rsidR="00CB6747" w:rsidRPr="00813CD9" w:rsidRDefault="00CB6747" w:rsidP="009736C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03AB" w14:textId="77777777" w:rsidR="00CB6747" w:rsidRPr="00813CD9" w:rsidRDefault="00CB6747" w:rsidP="009736C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90A9" w14:textId="77777777" w:rsidR="00CB6747" w:rsidRPr="00813CD9" w:rsidRDefault="00CB6747" w:rsidP="009736C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7F8F" w14:textId="77777777" w:rsidR="00CB6747" w:rsidRPr="00813CD9" w:rsidRDefault="00CB6747" w:rsidP="009736C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5476" w14:textId="77777777" w:rsidR="00CB6747" w:rsidRPr="00813CD9" w:rsidRDefault="00CB6747" w:rsidP="009736CD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FF97" w14:textId="77777777" w:rsidR="00CB6747" w:rsidRPr="00813CD9" w:rsidRDefault="00CB6747" w:rsidP="009736C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40F" w14:textId="77777777" w:rsidR="00CB6747" w:rsidRPr="00813CD9" w:rsidRDefault="00CB6747" w:rsidP="009736CD">
            <w:pPr>
              <w:pStyle w:val="TAH"/>
            </w:pPr>
          </w:p>
        </w:tc>
      </w:tr>
      <w:tr w:rsidR="00CB6747" w:rsidRPr="00813CD9" w14:paraId="5D0B607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9DEF85" w14:textId="77777777" w:rsidR="00CB6747" w:rsidRPr="00813CD9" w:rsidRDefault="00CB6747" w:rsidP="009736CD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FAB1C9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833839" w14:textId="77777777" w:rsidR="00CB6747" w:rsidRPr="00813CD9" w:rsidRDefault="00CB6747" w:rsidP="009736C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10B223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8E8A81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473FF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C2BE4D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</w:tr>
      <w:tr w:rsidR="00CB6747" w:rsidRPr="00813CD9" w14:paraId="3160C31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7FD267" w14:textId="77777777" w:rsidR="00CB6747" w:rsidRPr="00813CD9" w:rsidRDefault="00CB6747" w:rsidP="009736C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B77CDA" w14:textId="77777777" w:rsidR="00CB6747" w:rsidRPr="00813CD9" w:rsidRDefault="00CB6747" w:rsidP="009736C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3DA351" w14:textId="77777777" w:rsidR="00CB6747" w:rsidRPr="00813CD9" w:rsidRDefault="00CB6747" w:rsidP="009736C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AF3877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15DF35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0D404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72562E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</w:tr>
      <w:tr w:rsidR="00CB6747" w:rsidRPr="00813CD9" w14:paraId="3CBE39B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C216" w14:textId="77777777" w:rsidR="00CB6747" w:rsidRPr="00813CD9" w:rsidRDefault="00CB6747" w:rsidP="009736CD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AE70" w14:textId="77777777" w:rsidR="00CB6747" w:rsidRPr="00813CD9" w:rsidRDefault="00CB6747" w:rsidP="009736CD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06D4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F4DE" w14:textId="77777777" w:rsidR="00CB6747" w:rsidRPr="00813CD9" w:rsidRDefault="00CB6747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BA3F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D550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0A0C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1752F58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D728" w14:textId="77777777" w:rsidR="00CB6747" w:rsidRPr="00813CD9" w:rsidRDefault="00CB6747" w:rsidP="009736CD">
            <w:pPr>
              <w:pStyle w:val="TAL"/>
              <w:rPr>
                <w:bCs/>
              </w:rPr>
            </w:pPr>
            <w:r w:rsidRPr="00813CD9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0F05" w14:textId="77777777" w:rsidR="00CB6747" w:rsidRPr="00813CD9" w:rsidRDefault="00CB6747" w:rsidP="009736CD">
            <w:pPr>
              <w:pStyle w:val="TAL"/>
            </w:pPr>
            <w:r w:rsidRPr="00813CD9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0577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671F" w14:textId="77777777" w:rsidR="00CB6747" w:rsidRPr="00813CD9" w:rsidRDefault="00CB6747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CF47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A76B" w14:textId="77777777" w:rsidR="00CB6747" w:rsidRPr="00813CD9" w:rsidRDefault="00CB6747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786E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E7CBF8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B5D2" w14:textId="77777777" w:rsidR="00CB6747" w:rsidRPr="00813CD9" w:rsidRDefault="00CB6747" w:rsidP="009736CD">
            <w:pPr>
              <w:pStyle w:val="TAL"/>
              <w:rPr>
                <w:bCs/>
              </w:rPr>
            </w:pPr>
            <w:r w:rsidRPr="00813CD9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3692" w14:textId="77777777" w:rsidR="00CB6747" w:rsidRPr="00813CD9" w:rsidRDefault="00CB6747" w:rsidP="009736CD">
            <w:pPr>
              <w:pStyle w:val="TAL"/>
            </w:pPr>
            <w:r w:rsidRPr="00813CD9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4D7E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9512" w14:textId="77777777" w:rsidR="00CB6747" w:rsidRPr="00813CD9" w:rsidRDefault="00CB6747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9328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212D" w14:textId="77777777" w:rsidR="00CB6747" w:rsidRPr="00813CD9" w:rsidRDefault="00CB6747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854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3B3C585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6EBD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3A8E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10A9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EA4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793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06A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A79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23811B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563A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9C06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91C9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8C63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C015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6690" w14:textId="77777777" w:rsidR="00CB6747" w:rsidRPr="00813CD9" w:rsidRDefault="00CB674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FDD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8FC9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409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242F5C3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9F6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166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F0F9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3BBA" w14:textId="77777777" w:rsidR="00CB6747" w:rsidRPr="00813CD9" w:rsidRDefault="00CB6747" w:rsidP="009736CD">
            <w:pPr>
              <w:pStyle w:val="TAL"/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1C0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CB29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8C5C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714E0FF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B89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AA5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 xml:space="preserve">2Rx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104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70B4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9D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DA7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EAA2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CB6747" w:rsidRPr="00813CD9" w14:paraId="5147642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124E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0E2F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DE5E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85F4" w14:textId="77777777" w:rsidR="00CB6747" w:rsidRPr="00813CD9" w:rsidRDefault="00CB6747" w:rsidP="009736CD">
            <w:pPr>
              <w:pStyle w:val="TAL"/>
            </w:pPr>
            <w:r w:rsidRPr="00813CD9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B84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94EB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63A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2BC52AD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1824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ED1A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 xml:space="preserve">2Rx FDD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D7FC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AB5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9BA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3C49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C3B1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40D8A20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6F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961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E0D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693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30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789A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730D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7C20BAD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940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8DD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148C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579" w14:textId="77777777" w:rsidR="00CB6747" w:rsidRPr="00813CD9" w:rsidRDefault="00CB6747" w:rsidP="009736CD">
            <w:pPr>
              <w:pStyle w:val="TAL"/>
            </w:pPr>
            <w:r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C24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val="en-US" w:eastAsia="zh-CN" w:bidi="ar"/>
              </w:rPr>
              <w:t xml:space="preserve">and number of active TCI states per BWP per CC </w:t>
            </w:r>
            <w:r w:rsidRPr="00813CD9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4F32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63F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0991798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5A0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526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 xml:space="preserve">2Rx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F211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35F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282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6210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51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412CA4F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0558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C2C2" w14:textId="77777777" w:rsidR="00CB6747" w:rsidRPr="00813CD9" w:rsidRDefault="00CB6747" w:rsidP="009736CD">
            <w:pPr>
              <w:pStyle w:val="TAL"/>
            </w:pPr>
            <w:r w:rsidRPr="00813CD9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5263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580" w14:textId="77777777" w:rsidR="00CB6747" w:rsidRPr="00813CD9" w:rsidRDefault="00CB6747" w:rsidP="009736CD">
            <w:pPr>
              <w:pStyle w:val="TAL"/>
            </w:pPr>
            <w:r w:rsidRPr="00813CD9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A88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2D3E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A5AC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AEAB0D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0CF0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D65" w14:textId="77777777" w:rsidR="00CB6747" w:rsidRPr="00813CD9" w:rsidRDefault="00CB6747" w:rsidP="009736CD">
            <w:pPr>
              <w:pStyle w:val="TAL"/>
            </w:pPr>
            <w:r w:rsidRPr="00813CD9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FF58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C323" w14:textId="77777777" w:rsidR="00CB6747" w:rsidRPr="00813CD9" w:rsidRDefault="00CB6747" w:rsidP="009736CD">
            <w:pPr>
              <w:pStyle w:val="TAL"/>
            </w:pPr>
            <w:r w:rsidRPr="00813CD9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C6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FDMSchemeA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1B0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19F6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1B9EFCC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AE2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965" w14:textId="77777777" w:rsidR="00CB6747" w:rsidRPr="00813CD9" w:rsidRDefault="00CB6747" w:rsidP="009736CD">
            <w:pPr>
              <w:pStyle w:val="TAL"/>
            </w:pPr>
            <w:r w:rsidRPr="00813CD9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46A1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75C" w14:textId="77777777" w:rsidR="00CB6747" w:rsidRPr="00813CD9" w:rsidRDefault="00CB6747" w:rsidP="009736CD">
            <w:pPr>
              <w:pStyle w:val="TAL"/>
            </w:pPr>
            <w:r w:rsidRPr="00813CD9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91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7AEF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0C19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4CD92CB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A5D4" w14:textId="77777777" w:rsidR="00CB6747" w:rsidRPr="00813CD9" w:rsidRDefault="00CB6747" w:rsidP="009736CD">
            <w:pPr>
              <w:pStyle w:val="TAL"/>
              <w:rPr>
                <w:bCs/>
              </w:rPr>
            </w:pPr>
            <w:r w:rsidRPr="00813CD9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84B0" w14:textId="77777777" w:rsidR="00CB6747" w:rsidRPr="00813CD9" w:rsidRDefault="00CB6747" w:rsidP="009736CD">
            <w:pPr>
              <w:pStyle w:val="TAL"/>
            </w:pPr>
            <w:r w:rsidRPr="00813CD9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4980" w14:textId="77777777" w:rsidR="00CB6747" w:rsidRPr="00813CD9" w:rsidRDefault="00CB6747" w:rsidP="009736C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8D31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5489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ED67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  <w:p w14:paraId="3A4955E5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4F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2E18DFF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056F" w14:textId="77777777" w:rsidR="00CB6747" w:rsidRPr="00813CD9" w:rsidRDefault="00CB6747" w:rsidP="009736CD">
            <w:pPr>
              <w:pStyle w:val="TAL"/>
              <w:rPr>
                <w:bCs/>
              </w:rPr>
            </w:pPr>
            <w:r w:rsidRPr="00813CD9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4B3" w14:textId="77777777" w:rsidR="00CB6747" w:rsidRPr="00813CD9" w:rsidRDefault="00CB6747" w:rsidP="009736CD">
            <w:pPr>
              <w:pStyle w:val="TAL"/>
            </w:pPr>
            <w:r w:rsidRPr="00813CD9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448C" w14:textId="77777777" w:rsidR="00CB6747" w:rsidRPr="00813CD9" w:rsidRDefault="00CB6747" w:rsidP="009736C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6734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C016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2683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234A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476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7BACC09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036A" w14:textId="77777777" w:rsidR="00CB6747" w:rsidRPr="00813CD9" w:rsidRDefault="00CB6747" w:rsidP="009736CD">
            <w:pPr>
              <w:pStyle w:val="TAL"/>
              <w:rPr>
                <w:bCs/>
              </w:rPr>
            </w:pPr>
            <w:r w:rsidRPr="00813CD9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B693" w14:textId="77777777" w:rsidR="00CB6747" w:rsidRPr="00813CD9" w:rsidRDefault="00CB6747" w:rsidP="009736CD">
            <w:pPr>
              <w:pStyle w:val="TAL"/>
            </w:pPr>
            <w:r w:rsidRPr="00813CD9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00AB" w14:textId="77777777" w:rsidR="00CB6747" w:rsidRPr="00813CD9" w:rsidRDefault="00CB6747" w:rsidP="009736C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5CBD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967B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9BA9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E53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7F4D5A7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983D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1508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A892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F2F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7076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5GS TDD FR1 and PDSCH mapping Type B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1A36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E0F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3EB0D47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3CC2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C61A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B54D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2D5A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C27D" w14:textId="77777777" w:rsidR="00CB6747" w:rsidRPr="00813CD9" w:rsidRDefault="00CB674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2BB9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D0</w:t>
            </w:r>
            <w:r>
              <w:rPr>
                <w:rFonts w:cs="Arial"/>
                <w:lang w:val="en-US" w:eastAsia="zh-CN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2ADA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5BD5D74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FECB" w14:textId="77777777" w:rsidR="00CB6747" w:rsidRPr="00813CD9" w:rsidRDefault="00CB6747" w:rsidP="009736CD">
            <w:pPr>
              <w:pStyle w:val="TAL"/>
            </w:pPr>
            <w:r w:rsidRPr="00813CD9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825E" w14:textId="77777777" w:rsidR="00CB6747" w:rsidRPr="00813CD9" w:rsidRDefault="00CB6747" w:rsidP="009736CD">
            <w:pPr>
              <w:pStyle w:val="TAL"/>
            </w:pPr>
            <w:r w:rsidRPr="00813CD9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3B12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031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9CBD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E384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0529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5A678C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83E8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3A70" w14:textId="77777777" w:rsidR="00CB6747" w:rsidRPr="00813CD9" w:rsidRDefault="00CB6747" w:rsidP="009736CD">
            <w:pPr>
              <w:pStyle w:val="TAL"/>
            </w:pPr>
            <w:r w:rsidRPr="00813CD9">
              <w:t xml:space="preserve">2Rx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CEC1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8387" w14:textId="77777777" w:rsidR="00CB6747" w:rsidRPr="00813CD9" w:rsidRDefault="00CB674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9B7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569A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0172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CB6747" w:rsidRPr="00813CD9" w14:paraId="502D723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9E8A" w14:textId="77777777" w:rsidR="00CB6747" w:rsidRPr="00813CD9" w:rsidRDefault="00CB6747" w:rsidP="009736CD">
            <w:pPr>
              <w:pStyle w:val="TAL"/>
            </w:pPr>
            <w:r w:rsidRPr="00813CD9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FBD5" w14:textId="77777777" w:rsidR="00CB6747" w:rsidRPr="00813CD9" w:rsidRDefault="00CB6747" w:rsidP="009736CD">
            <w:pPr>
              <w:pStyle w:val="TAL"/>
            </w:pPr>
            <w:r w:rsidRPr="00813CD9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334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02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EF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693F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7A37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4F04DC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6079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0083" w14:textId="77777777" w:rsidR="00CB6747" w:rsidRPr="00813CD9" w:rsidRDefault="00CB6747" w:rsidP="009736CD">
            <w:pPr>
              <w:pStyle w:val="TAL"/>
            </w:pPr>
            <w:r w:rsidRPr="00813CD9">
              <w:t xml:space="preserve">2Rx </w:t>
            </w:r>
            <w:r w:rsidRPr="00813CD9">
              <w:rPr>
                <w:lang w:eastAsia="zh-TW"/>
              </w:rPr>
              <w:t>T</w:t>
            </w:r>
            <w:r w:rsidRPr="00813CD9">
              <w:t xml:space="preserve">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737C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4A5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3D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5F42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2863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2D6DD2" w14:paraId="4324C6B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59E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595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E09" w14:textId="77777777" w:rsidR="00CB6747" w:rsidRPr="002D6DD2" w:rsidRDefault="00CB6747" w:rsidP="009736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2D6DD2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3EFE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7A4F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89F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3DC7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2" w:author="Petter Karlsson" w:date="2022-04-13T12:18:00Z">
              <w:r w:rsidRPr="002D6DD2" w:rsidDel="00CB6747">
                <w:rPr>
                  <w:rFonts w:ascii="Arial" w:hAnsi="Arial"/>
                  <w:sz w:val="18"/>
                </w:rPr>
                <w:delText>NOTE 1</w:delText>
              </w:r>
            </w:del>
          </w:p>
        </w:tc>
      </w:tr>
      <w:tr w:rsidR="00CB6747" w:rsidRPr="002D6DD2" w14:paraId="7595688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3DA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9390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CE69" w14:textId="77777777" w:rsidR="00CB6747" w:rsidRPr="002D6DD2" w:rsidRDefault="00CB6747" w:rsidP="009736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2D6DD2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567B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7956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AB1D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D6DD2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D53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3" w:author="Petter Karlsson" w:date="2022-04-13T12:19:00Z">
              <w:r w:rsidRPr="002D6DD2" w:rsidDel="00CB6747">
                <w:rPr>
                  <w:rFonts w:ascii="Arial" w:hAnsi="Arial"/>
                  <w:sz w:val="18"/>
                </w:rPr>
                <w:delText>NOTE 1</w:delText>
              </w:r>
            </w:del>
          </w:p>
        </w:tc>
      </w:tr>
      <w:tr w:rsidR="00CB6747" w:rsidRPr="00813CD9" w14:paraId="4F06F1F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FB26" w14:textId="77777777" w:rsidR="00CB6747" w:rsidRPr="00813CD9" w:rsidRDefault="00CB6747" w:rsidP="009736CD">
            <w:pPr>
              <w:pStyle w:val="TAL"/>
            </w:pPr>
            <w:r w:rsidRPr="00813CD9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E79A" w14:textId="77777777" w:rsidR="00CB6747" w:rsidRPr="00813CD9" w:rsidRDefault="00CB6747" w:rsidP="009736CD">
            <w:pPr>
              <w:pStyle w:val="TAL"/>
            </w:pPr>
            <w:r w:rsidRPr="00813CD9">
              <w:t xml:space="preserve">2Rx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D018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F7B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2C5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2802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92F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37838CA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721B" w14:textId="77777777" w:rsidR="00CB6747" w:rsidRPr="00813CD9" w:rsidRDefault="00CB6747" w:rsidP="009736CD">
            <w:pPr>
              <w:pStyle w:val="TAL"/>
            </w:pPr>
            <w:r w:rsidRPr="00813CD9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18E" w14:textId="77777777" w:rsidR="00CB6747" w:rsidRPr="00813CD9" w:rsidRDefault="00CB6747" w:rsidP="009736CD">
            <w:pPr>
              <w:pStyle w:val="TAL"/>
            </w:pPr>
            <w:r w:rsidRPr="00813CD9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611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01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5A4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06B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2754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1FF4241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5D14" w14:textId="77777777" w:rsidR="00CB6747" w:rsidRPr="00813CD9" w:rsidRDefault="00CB6747" w:rsidP="009736CD">
            <w:pPr>
              <w:pStyle w:val="TAL"/>
            </w:pPr>
            <w:r w:rsidRPr="00813CD9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A3C0" w14:textId="77777777" w:rsidR="00CB6747" w:rsidRPr="00813CD9" w:rsidRDefault="00CB6747" w:rsidP="009736CD">
            <w:pPr>
              <w:pStyle w:val="TAL"/>
            </w:pPr>
            <w:r w:rsidRPr="00813CD9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F4A4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CA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629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FDMSchemeA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0603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5BAF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1F20457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4B55" w14:textId="77777777" w:rsidR="00CB6747" w:rsidRPr="00813CD9" w:rsidRDefault="00CB6747" w:rsidP="009736CD">
            <w:pPr>
              <w:pStyle w:val="TAL"/>
            </w:pPr>
            <w:r w:rsidRPr="00813CD9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EDB1" w14:textId="77777777" w:rsidR="00CB6747" w:rsidRPr="00813CD9" w:rsidRDefault="00CB6747" w:rsidP="009736CD">
            <w:pPr>
              <w:pStyle w:val="TAL"/>
            </w:pPr>
            <w:r w:rsidRPr="00813CD9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9C35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6F3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2F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5847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49A5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F07866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B553" w14:textId="77777777" w:rsidR="00CB6747" w:rsidRPr="00813CD9" w:rsidRDefault="00CB6747" w:rsidP="009736CD">
            <w:pPr>
              <w:pStyle w:val="TAL"/>
              <w:rPr>
                <w:bCs/>
              </w:rPr>
            </w:pPr>
            <w:r w:rsidRPr="00813CD9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109D" w14:textId="77777777" w:rsidR="00CB6747" w:rsidRPr="00813CD9" w:rsidRDefault="00CB6747" w:rsidP="009736CD">
            <w:pPr>
              <w:pStyle w:val="TAL"/>
            </w:pPr>
            <w:r w:rsidRPr="00813CD9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1A3E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BA1B" w14:textId="77777777" w:rsidR="00CB6747" w:rsidRPr="00813CD9" w:rsidRDefault="00CB6747" w:rsidP="009736C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61C4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92BD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448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66302A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F369" w14:textId="77777777" w:rsidR="00CB6747" w:rsidRPr="00813CD9" w:rsidRDefault="00CB6747" w:rsidP="009736CD">
            <w:pPr>
              <w:pStyle w:val="TAL"/>
            </w:pPr>
            <w:r w:rsidRPr="00813CD9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B13A" w14:textId="77777777" w:rsidR="00CB6747" w:rsidRPr="00813CD9" w:rsidRDefault="00CB6747" w:rsidP="009736CD">
            <w:pPr>
              <w:pStyle w:val="TAL"/>
            </w:pPr>
            <w:r w:rsidRPr="00813CD9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CCC0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8A9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761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CCF1" w14:textId="77777777" w:rsidR="00CB6747" w:rsidRPr="00813CD9" w:rsidRDefault="00CB674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F8F1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77CD7B9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96F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24FB" w14:textId="77777777" w:rsidR="00CB6747" w:rsidRPr="00813CD9" w:rsidRDefault="00CB6747" w:rsidP="009736CD">
            <w:pPr>
              <w:pStyle w:val="TAL"/>
            </w:pPr>
            <w:r w:rsidRPr="00813CD9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6628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F67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A06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7EF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F0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624BAC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2FD7" w14:textId="77777777" w:rsidR="00CB6747" w:rsidRPr="00813CD9" w:rsidRDefault="00CB6747" w:rsidP="009736CD">
            <w:pPr>
              <w:pStyle w:val="TAL"/>
            </w:pPr>
            <w:r w:rsidRPr="00813CD9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18CE" w14:textId="77777777" w:rsidR="00CB6747" w:rsidRPr="00813CD9" w:rsidRDefault="00CB6747" w:rsidP="009736CD">
            <w:pPr>
              <w:pStyle w:val="TAL"/>
            </w:pPr>
            <w:r w:rsidRPr="00813CD9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7E89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3698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438D" w14:textId="77777777" w:rsidR="00CB6747" w:rsidRPr="00813CD9" w:rsidRDefault="00CB674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6C5C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F43E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2162D00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20DE" w14:textId="77777777" w:rsidR="00CB6747" w:rsidRPr="00813CD9" w:rsidRDefault="00CB6747" w:rsidP="009736CD">
            <w:pPr>
              <w:pStyle w:val="TAL"/>
            </w:pPr>
            <w:r w:rsidRPr="00813CD9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A8B0" w14:textId="77777777" w:rsidR="00CB6747" w:rsidRPr="00813CD9" w:rsidRDefault="00CB6747" w:rsidP="009736CD">
            <w:pPr>
              <w:pStyle w:val="TAL"/>
            </w:pPr>
            <w:r w:rsidRPr="00813CD9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18B7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07D7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710A" w14:textId="77777777" w:rsidR="00CB6747" w:rsidRPr="00813CD9" w:rsidRDefault="00CB674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4D5F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  <w:p w14:paraId="16340CF5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C581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6F97C46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D1DE" w14:textId="77777777" w:rsidR="00CB6747" w:rsidRPr="00813CD9" w:rsidRDefault="00CB6747" w:rsidP="009736CD">
            <w:pPr>
              <w:pStyle w:val="TAL"/>
            </w:pPr>
            <w:r w:rsidRPr="00813CD9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215D" w14:textId="77777777" w:rsidR="00CB6747" w:rsidRPr="00813CD9" w:rsidRDefault="00CB6747" w:rsidP="009736CD">
            <w:pPr>
              <w:pStyle w:val="TAL"/>
            </w:pPr>
            <w:r w:rsidRPr="00813CD9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E651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A317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983F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A280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47C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2A24249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701A" w14:textId="77777777" w:rsidR="00CB6747" w:rsidRPr="00813CD9" w:rsidRDefault="00CB6747" w:rsidP="009736CD">
            <w:pPr>
              <w:pStyle w:val="TAL"/>
            </w:pPr>
            <w:r w:rsidRPr="00813CD9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5B81" w14:textId="77777777" w:rsidR="00CB6747" w:rsidRPr="00813CD9" w:rsidRDefault="00CB6747" w:rsidP="009736CD">
            <w:pPr>
              <w:pStyle w:val="TAL"/>
            </w:pPr>
            <w:r w:rsidRPr="00813CD9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3755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9F0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BA80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6EE1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84A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3CB3AB5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9FE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5B24" w14:textId="77777777" w:rsidR="00CB6747" w:rsidRPr="00813CD9" w:rsidRDefault="00CB6747" w:rsidP="009736CD">
            <w:pPr>
              <w:pStyle w:val="TAL"/>
            </w:pPr>
            <w:r w:rsidRPr="00813CD9">
              <w:t xml:space="preserve">4Rx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540F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B783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045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3A7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0EC6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CB6747" w:rsidRPr="00813CD9" w14:paraId="7465A94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8B56" w14:textId="77777777" w:rsidR="00CB6747" w:rsidRPr="00813CD9" w:rsidRDefault="00CB6747" w:rsidP="009736CD">
            <w:pPr>
              <w:pStyle w:val="TAL"/>
            </w:pPr>
            <w:r w:rsidRPr="00813CD9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4CF" w14:textId="77777777" w:rsidR="00CB6747" w:rsidRPr="00813CD9" w:rsidRDefault="00CB6747" w:rsidP="009736CD">
            <w:pPr>
              <w:pStyle w:val="TAL"/>
            </w:pPr>
            <w:r w:rsidRPr="00813CD9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58A0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BA4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32ED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E9C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F93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:rsidDel="00E230AE" w14:paraId="371A1B6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EC0" w14:textId="77777777" w:rsidR="00CB6747" w:rsidRPr="00813CD9" w:rsidRDefault="00CB6747" w:rsidP="009736CD">
            <w:pPr>
              <w:pStyle w:val="TAL"/>
            </w:pPr>
            <w:r w:rsidRPr="00813CD9">
              <w:t>5.2.3.</w:t>
            </w:r>
            <w:r>
              <w:t>1.8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7F10" w14:textId="77777777" w:rsidR="00CB6747" w:rsidRPr="00813CD9" w:rsidRDefault="00CB6747" w:rsidP="009736CD">
            <w:pPr>
              <w:pStyle w:val="TAL"/>
            </w:pPr>
            <w:r w:rsidRPr="00E230AE"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7A2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E2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>
              <w:t>C169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1E6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 PDSCH pre-emption indication </w:t>
            </w:r>
            <w:r w:rsidRPr="00813CD9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59A4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95B" w14:textId="77777777" w:rsidR="00CB6747" w:rsidRPr="00813CD9" w:rsidDel="00E230AE" w:rsidRDefault="00CB6747" w:rsidP="009736CD">
            <w:pPr>
              <w:pStyle w:val="TAL"/>
              <w:rPr>
                <w:lang w:eastAsia="zh-CN"/>
              </w:rPr>
            </w:pPr>
          </w:p>
        </w:tc>
      </w:tr>
      <w:tr w:rsidR="00CB6747" w:rsidRPr="00813CD9" w14:paraId="442EC24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5CC" w14:textId="77777777" w:rsidR="00CB6747" w:rsidRPr="00813CD9" w:rsidRDefault="00CB6747" w:rsidP="009736CD">
            <w:pPr>
              <w:pStyle w:val="TAL"/>
            </w:pPr>
            <w:r w:rsidRPr="00813CD9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F092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4</w:t>
            </w:r>
            <w:r w:rsidRPr="00813CD9">
              <w:t>Rx FDD FR1 HST-SFN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0ED7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D56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03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BB10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3C4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</w:p>
        </w:tc>
      </w:tr>
      <w:tr w:rsidR="00CB6747" w:rsidRPr="00813CD9" w14:paraId="4CD9D9A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8D4F" w14:textId="77777777" w:rsidR="00CB6747" w:rsidRPr="00813CD9" w:rsidRDefault="00CB6747" w:rsidP="009736CD">
            <w:pPr>
              <w:pStyle w:val="TAL"/>
            </w:pPr>
            <w:r w:rsidRPr="00813CD9">
              <w:t>5.2.3.1.</w:t>
            </w:r>
            <w:r w:rsidRPr="00813CD9">
              <w:rPr>
                <w:lang w:eastAsia="zh-CN"/>
              </w:rPr>
              <w:t>10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EB0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</w:t>
            </w:r>
            <w:r w:rsidRPr="00813CD9">
              <w:t>Rx FDD FR1 HST-DPS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238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120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F5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val="en-US" w:eastAsia="zh-CN" w:bidi="ar"/>
              </w:rPr>
              <w:t xml:space="preserve">and number of active TCI states per BWP per CC </w:t>
            </w:r>
            <w:r w:rsidRPr="00813CD9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1B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BBF8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7BE2B2D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814" w14:textId="77777777" w:rsidR="00CB6747" w:rsidRPr="00813CD9" w:rsidRDefault="00CB6747" w:rsidP="009736CD">
            <w:pPr>
              <w:pStyle w:val="TAL"/>
            </w:pPr>
            <w:r w:rsidRPr="00813CD9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585F" w14:textId="77777777" w:rsidR="00CB6747" w:rsidRPr="00813CD9" w:rsidRDefault="00CB6747" w:rsidP="009736CD">
            <w:pPr>
              <w:pStyle w:val="TAL"/>
            </w:pPr>
            <w:r w:rsidRPr="00813CD9">
              <w:t xml:space="preserve">4Rx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1DF0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497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4CCD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FD88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38E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5C5A2C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AF29" w14:textId="77777777" w:rsidR="00CB6747" w:rsidRPr="00813CD9" w:rsidRDefault="00CB6747" w:rsidP="009736CD">
            <w:pPr>
              <w:pStyle w:val="TAL"/>
            </w:pPr>
            <w:r w:rsidRPr="00813CD9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A0DF" w14:textId="77777777" w:rsidR="00CB6747" w:rsidRPr="00813CD9" w:rsidRDefault="00CB6747" w:rsidP="009736CD">
            <w:pPr>
              <w:pStyle w:val="TAL"/>
            </w:pPr>
            <w:r w:rsidRPr="00813CD9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0D9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36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3D3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DB9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B28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2E2920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984C" w14:textId="77777777" w:rsidR="00CB6747" w:rsidRPr="00813CD9" w:rsidRDefault="00CB6747" w:rsidP="009736CD">
            <w:pPr>
              <w:pStyle w:val="TAL"/>
            </w:pPr>
            <w:r w:rsidRPr="00813CD9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ED2" w14:textId="77777777" w:rsidR="00CB6747" w:rsidRPr="00813CD9" w:rsidRDefault="00CB6747" w:rsidP="009736CD">
            <w:pPr>
              <w:pStyle w:val="TAL"/>
            </w:pPr>
            <w:r w:rsidRPr="00813CD9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7581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C030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1B0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FDMSchemeA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4505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A09E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434610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256E" w14:textId="77777777" w:rsidR="00CB6747" w:rsidRPr="00813CD9" w:rsidRDefault="00CB6747" w:rsidP="009736CD">
            <w:pPr>
              <w:pStyle w:val="TAL"/>
            </w:pPr>
            <w:r w:rsidRPr="00813CD9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D5B6" w14:textId="77777777" w:rsidR="00CB6747" w:rsidRPr="00813CD9" w:rsidRDefault="00CB6747" w:rsidP="009736CD">
            <w:pPr>
              <w:pStyle w:val="TAL"/>
            </w:pPr>
            <w:r w:rsidRPr="00813CD9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7E69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D1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9DF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17D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8F2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D7C346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2AE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7096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DD99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E56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DB24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C06D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42D8195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537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2583D0E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5E12" w14:textId="77777777" w:rsidR="00CB6747" w:rsidRPr="00813CD9" w:rsidRDefault="00CB6747" w:rsidP="009736CD">
            <w:pPr>
              <w:pStyle w:val="TAL"/>
            </w:pPr>
            <w:r w:rsidRPr="00813CD9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808D" w14:textId="77777777" w:rsidR="00CB6747" w:rsidRPr="00813CD9" w:rsidRDefault="00CB6747" w:rsidP="009736CD">
            <w:pPr>
              <w:pStyle w:val="TAL"/>
            </w:pPr>
            <w:r w:rsidRPr="00813CD9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7AEB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3236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F4E0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E2C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EF58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22C682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B76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F9C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7367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191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B664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D9C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4D2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34E83E4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5110" w14:textId="77777777" w:rsidR="00CB6747" w:rsidRPr="00813CD9" w:rsidRDefault="00CB6747" w:rsidP="009736CD">
            <w:pPr>
              <w:pStyle w:val="TAL"/>
            </w:pPr>
            <w:r w:rsidRPr="00813CD9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D0EC" w14:textId="77777777" w:rsidR="00CB6747" w:rsidRPr="00813CD9" w:rsidRDefault="00CB6747" w:rsidP="009736CD">
            <w:pPr>
              <w:pStyle w:val="TAL"/>
            </w:pPr>
            <w:r w:rsidRPr="00813CD9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ACC0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125F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B170" w14:textId="77777777" w:rsidR="00CB6747" w:rsidRPr="00813CD9" w:rsidRDefault="00CB674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D0E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0EB6349D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1B96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4F4D7E2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1711" w14:textId="77777777" w:rsidR="00CB6747" w:rsidRPr="00813CD9" w:rsidRDefault="00CB6747" w:rsidP="009736CD">
            <w:pPr>
              <w:pStyle w:val="TAL"/>
            </w:pPr>
            <w:r w:rsidRPr="00813CD9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D41F" w14:textId="77777777" w:rsidR="00CB6747" w:rsidRPr="00813CD9" w:rsidRDefault="00CB6747" w:rsidP="009736CD">
            <w:pPr>
              <w:pStyle w:val="TAL"/>
            </w:pPr>
            <w:r w:rsidRPr="00813CD9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725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8723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0462" w14:textId="77777777" w:rsidR="00CB6747" w:rsidRPr="00813CD9" w:rsidRDefault="00CB674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 and PDSCH</w:t>
            </w:r>
            <w:r w:rsidRPr="00813CD9">
              <w:t xml:space="preserve"> </w:t>
            </w:r>
            <w:r w:rsidRPr="00813CD9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060E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24823ADA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8906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2D6DD2" w14:paraId="16C8521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6E62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A0DD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EA1F" w14:textId="77777777" w:rsidR="00CB6747" w:rsidRPr="002D6DD2" w:rsidRDefault="00CB6747" w:rsidP="009736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D6DD2">
              <w:rPr>
                <w:rFonts w:ascii="Arial" w:eastAsia="SimSun" w:hAnsi="Arial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4B4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2D6DD2"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2522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UEs supporting 5GS TDD FR1</w:t>
            </w:r>
            <w:r w:rsidRPr="002D6DD2">
              <w:rPr>
                <w:rFonts w:ascii="Arial" w:eastAsia="SimSun" w:hAnsi="Arial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7BA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5443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CB6747" w:rsidRPr="00813CD9" w14:paraId="10EC4AF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8489" w14:textId="77777777" w:rsidR="00CB6747" w:rsidRPr="00813CD9" w:rsidRDefault="00CB6747" w:rsidP="009736CD">
            <w:pPr>
              <w:pStyle w:val="TAL"/>
            </w:pPr>
            <w:r w:rsidRPr="00813CD9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493F" w14:textId="77777777" w:rsidR="00CB6747" w:rsidRPr="00813CD9" w:rsidRDefault="00CB6747" w:rsidP="009736CD">
            <w:pPr>
              <w:pStyle w:val="TAL"/>
            </w:pPr>
            <w:r w:rsidRPr="00813CD9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C8B0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B06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163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272D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A6DE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720269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E2E4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1EE5" w14:textId="77777777" w:rsidR="00CB6747" w:rsidRPr="00813CD9" w:rsidRDefault="00CB6747" w:rsidP="009736CD">
            <w:pPr>
              <w:pStyle w:val="TAL"/>
            </w:pPr>
            <w:r w:rsidRPr="00813CD9">
              <w:t xml:space="preserve">4Rx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F767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1DD0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6903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79F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F4E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CB6747" w:rsidRPr="00813CD9" w14:paraId="271B278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467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D7D4" w14:textId="77777777" w:rsidR="00CB6747" w:rsidRPr="00813CD9" w:rsidRDefault="00CB6747" w:rsidP="009736CD">
            <w:pPr>
              <w:pStyle w:val="TAL"/>
            </w:pPr>
            <w:r w:rsidRPr="00813CD9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3A2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42F6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D3E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40C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53D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E364D9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D1E3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5.2.3.2.8</w:t>
            </w:r>
            <w:r w:rsidRPr="00813CD9">
              <w:rPr>
                <w:lang w:eastAsia="zh-CN"/>
              </w:rP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0A0" w14:textId="77777777" w:rsidR="00CB6747" w:rsidRPr="00813CD9" w:rsidRDefault="00CB6747" w:rsidP="009736CD">
            <w:pPr>
              <w:pStyle w:val="TAL"/>
            </w:pPr>
            <w:r>
              <w:rPr>
                <w:rFonts w:eastAsia="Malgun Gothic"/>
              </w:rPr>
              <w:t>4</w:t>
            </w:r>
            <w:r w:rsidRPr="007D0891">
              <w:rPr>
                <w:rFonts w:eastAsia="Malgun Gothic"/>
              </w:rPr>
              <w:t xml:space="preserve">Rx </w:t>
            </w:r>
            <w:r w:rsidRPr="007D0891">
              <w:rPr>
                <w:rFonts w:eastAsia="Malgun Gothic"/>
                <w:lang w:eastAsia="zh-TW"/>
              </w:rPr>
              <w:t>T</w:t>
            </w:r>
            <w:r w:rsidRPr="007D0891">
              <w:rPr>
                <w:rFonts w:eastAsia="Malgun Gothic"/>
              </w:rPr>
              <w:t xml:space="preserve">DD FR1 PDSCH pre-emption performance - </w:t>
            </w:r>
            <w:r w:rsidRPr="007D0891">
              <w:rPr>
                <w:rFonts w:eastAsia="Malgun Gothic"/>
                <w:lang w:eastAsia="zh-TW"/>
              </w:rPr>
              <w:t>2</w:t>
            </w:r>
            <w:r w:rsidRPr="007D0891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>4</w:t>
            </w:r>
            <w:r w:rsidRPr="007D0891">
              <w:rPr>
                <w:rFonts w:eastAsia="Malgun Gothic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57D3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15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>
              <w:t>C170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6284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UEs supporting 5GS</w:t>
            </w:r>
            <w:r>
              <w:rPr>
                <w:lang w:eastAsia="zh-TW"/>
              </w:rPr>
              <w:t xml:space="preserve"> T</w:t>
            </w:r>
            <w:r w:rsidRPr="00813CD9">
              <w:rPr>
                <w:lang w:eastAsia="zh-TW"/>
              </w:rPr>
              <w:t xml:space="preserve">DD FR1 and PDSCH pre-emption indication </w:t>
            </w:r>
            <w:r w:rsidRPr="00813CD9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693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02B8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2D6DD2" w14:paraId="4CA1767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B646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C45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20A" w14:textId="77777777" w:rsidR="00CB6747" w:rsidRPr="002D6DD2" w:rsidRDefault="00CB6747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8D7D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C32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1550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D010</w:t>
            </w:r>
          </w:p>
          <w:p w14:paraId="3BC26E29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2D6DD2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FB67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4" w:author="Petter Karlsson" w:date="2022-04-13T12:19:00Z">
              <w:r w:rsidRPr="002D6DD2" w:rsidDel="00CB6747">
                <w:rPr>
                  <w:rFonts w:ascii="Arial" w:hAnsi="Arial"/>
                  <w:sz w:val="18"/>
                </w:rPr>
                <w:delText>NOTE 1</w:delText>
              </w:r>
            </w:del>
          </w:p>
        </w:tc>
      </w:tr>
      <w:tr w:rsidR="00CB6747" w:rsidRPr="002D6DD2" w14:paraId="2A18117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0C0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C551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005" w14:textId="77777777" w:rsidR="00CB6747" w:rsidRPr="002D6DD2" w:rsidRDefault="00CB6747" w:rsidP="00973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D9B9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7C5B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6DD2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62FB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6DD2">
              <w:rPr>
                <w:rFonts w:ascii="Arial" w:hAnsi="Arial" w:cs="Arial"/>
                <w:sz w:val="18"/>
              </w:rPr>
              <w:t>D010</w:t>
            </w:r>
          </w:p>
          <w:p w14:paraId="20D332AB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2D6DD2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8AC8" w14:textId="77777777" w:rsidR="00CB6747" w:rsidRPr="002D6DD2" w:rsidRDefault="00CB6747" w:rsidP="00973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6DD2">
              <w:rPr>
                <w:rFonts w:ascii="Arial" w:hAnsi="Arial"/>
                <w:sz w:val="18"/>
              </w:rPr>
              <w:t>NOTE 1</w:t>
            </w:r>
          </w:p>
        </w:tc>
      </w:tr>
      <w:tr w:rsidR="00CB6747" w:rsidRPr="00813CD9" w14:paraId="52FD140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EBC2" w14:textId="77777777" w:rsidR="00CB6747" w:rsidRPr="00813CD9" w:rsidRDefault="00CB6747" w:rsidP="009736CD">
            <w:pPr>
              <w:pStyle w:val="TAL"/>
            </w:pPr>
            <w:r w:rsidRPr="00813CD9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5B47" w14:textId="77777777" w:rsidR="00CB6747" w:rsidRPr="00813CD9" w:rsidRDefault="00CB6747" w:rsidP="009736CD">
            <w:pPr>
              <w:pStyle w:val="TAL"/>
            </w:pPr>
            <w:r w:rsidRPr="00813CD9">
              <w:t xml:space="preserve">4Rx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788D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972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B75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946D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D611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71BA981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AAC" w14:textId="77777777" w:rsidR="00CB6747" w:rsidRPr="00813CD9" w:rsidRDefault="00CB6747" w:rsidP="009736CD">
            <w:pPr>
              <w:pStyle w:val="TAL"/>
            </w:pPr>
            <w:r w:rsidRPr="00813CD9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D4E" w14:textId="77777777" w:rsidR="00CB6747" w:rsidRPr="00813CD9" w:rsidRDefault="00CB6747" w:rsidP="009736CD">
            <w:pPr>
              <w:pStyle w:val="TAL"/>
            </w:pPr>
            <w:r w:rsidRPr="00813CD9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47D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205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1A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EBBC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D1C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220C69C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0951" w14:textId="77777777" w:rsidR="00CB6747" w:rsidRPr="00813CD9" w:rsidRDefault="00CB6747" w:rsidP="009736CD">
            <w:pPr>
              <w:pStyle w:val="TAL"/>
            </w:pPr>
            <w:r w:rsidRPr="00813CD9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801" w14:textId="77777777" w:rsidR="00CB6747" w:rsidRPr="00813CD9" w:rsidRDefault="00CB6747" w:rsidP="009736CD">
            <w:pPr>
              <w:pStyle w:val="TAL"/>
            </w:pPr>
            <w:r w:rsidRPr="00813CD9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C551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DED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F49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FDMSchemeA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481A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6BA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4518164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A05A" w14:textId="77777777" w:rsidR="00CB6747" w:rsidRPr="00813CD9" w:rsidRDefault="00CB6747" w:rsidP="009736CD">
            <w:pPr>
              <w:pStyle w:val="TAL"/>
            </w:pPr>
            <w:r w:rsidRPr="00813CD9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8B38" w14:textId="77777777" w:rsidR="00CB6747" w:rsidRPr="00813CD9" w:rsidRDefault="00CB6747" w:rsidP="009736CD">
            <w:pPr>
              <w:pStyle w:val="TAL"/>
            </w:pPr>
            <w:r w:rsidRPr="00813CD9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3BF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ED44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0C3D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6563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7004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AEF0DE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9C6C" w14:textId="77777777" w:rsidR="00CB6747" w:rsidRPr="00813CD9" w:rsidRDefault="00CB6747" w:rsidP="009736CD">
            <w:pPr>
              <w:pStyle w:val="TAL"/>
            </w:pPr>
            <w:r w:rsidRPr="00813CD9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8C9" w14:textId="77777777" w:rsidR="00CB6747" w:rsidRPr="00813CD9" w:rsidRDefault="00CB6747" w:rsidP="009736CD">
            <w:pPr>
              <w:pStyle w:val="TAL"/>
            </w:pPr>
            <w:r w:rsidRPr="00813CD9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0C8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E9B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3BB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CFB1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AEF1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081DAD3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DD52" w14:textId="77777777" w:rsidR="00CB6747" w:rsidRPr="00813CD9" w:rsidRDefault="00CB6747" w:rsidP="009736CD">
            <w:pPr>
              <w:pStyle w:val="TAL"/>
            </w:pPr>
            <w:r w:rsidRPr="00813CD9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4A4F" w14:textId="77777777" w:rsidR="00CB6747" w:rsidRPr="00813CD9" w:rsidRDefault="00CB6747" w:rsidP="009736CD">
            <w:pPr>
              <w:pStyle w:val="TAL"/>
            </w:pPr>
            <w:r w:rsidRPr="00813CD9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A965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425D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A5E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7623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0EE8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096B090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66D4" w14:textId="77777777" w:rsidR="00CB6747" w:rsidRPr="00813CD9" w:rsidRDefault="00CB6747" w:rsidP="009736CD">
            <w:pPr>
              <w:pStyle w:val="TAL"/>
            </w:pPr>
            <w:r w:rsidRPr="00813CD9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CE45" w14:textId="77777777" w:rsidR="00CB6747" w:rsidRPr="00813CD9" w:rsidRDefault="00CB6747" w:rsidP="009736CD">
            <w:pPr>
              <w:pStyle w:val="TAL"/>
            </w:pPr>
            <w:r w:rsidRPr="00813CD9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25A0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4F0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B82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5B08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F17D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5BEA840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E81" w14:textId="77777777" w:rsidR="00CB6747" w:rsidRPr="00813CD9" w:rsidRDefault="00CB6747" w:rsidP="009736CD">
            <w:pPr>
              <w:pStyle w:val="TAL"/>
            </w:pPr>
            <w:r w:rsidRPr="00813CD9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4BF8" w14:textId="77777777" w:rsidR="00CB6747" w:rsidRPr="00813CD9" w:rsidRDefault="00CB6747" w:rsidP="009736CD">
            <w:pPr>
              <w:pStyle w:val="TAL"/>
            </w:pPr>
            <w:r w:rsidRPr="00813CD9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5285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81AD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6A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D655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69D9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303D309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E82" w14:textId="77777777" w:rsidR="00CB6747" w:rsidRPr="00813CD9" w:rsidRDefault="00CB6747" w:rsidP="009736CD">
            <w:pPr>
              <w:pStyle w:val="TAL"/>
            </w:pPr>
            <w:r w:rsidRPr="00813CD9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C5F" w14:textId="77777777" w:rsidR="00CB6747" w:rsidRPr="00813CD9" w:rsidRDefault="00CB6747" w:rsidP="009736CD">
            <w:pPr>
              <w:pStyle w:val="TAL"/>
            </w:pPr>
            <w:r w:rsidRPr="00813CD9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EF8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36F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79C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64D1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6F22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4832C5E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BE0A" w14:textId="77777777" w:rsidR="00CB6747" w:rsidRPr="00813CD9" w:rsidRDefault="00CB6747" w:rsidP="009736CD">
            <w:pPr>
              <w:pStyle w:val="TAL"/>
            </w:pPr>
            <w:r w:rsidRPr="00813CD9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4D6B" w14:textId="77777777" w:rsidR="00CB6747" w:rsidRPr="00813CD9" w:rsidRDefault="00CB6747" w:rsidP="009736CD">
            <w:pPr>
              <w:pStyle w:val="TAL"/>
            </w:pPr>
            <w:r w:rsidRPr="00813CD9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5CB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283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201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F8D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793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774617A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EBC" w14:textId="77777777" w:rsidR="00CB6747" w:rsidRPr="00813CD9" w:rsidRDefault="00CB6747" w:rsidP="009736CD">
            <w:pPr>
              <w:pStyle w:val="TAL"/>
            </w:pPr>
            <w:r w:rsidRPr="00813CD9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C23" w14:textId="77777777" w:rsidR="00CB6747" w:rsidRPr="00813CD9" w:rsidRDefault="00CB6747" w:rsidP="009736CD">
            <w:pPr>
              <w:pStyle w:val="TAL"/>
            </w:pPr>
            <w:r w:rsidRPr="00813CD9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9C64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5B5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804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C46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569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0987A14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A947" w14:textId="77777777" w:rsidR="00CB6747" w:rsidRPr="00813CD9" w:rsidRDefault="00CB6747" w:rsidP="009736CD">
            <w:pPr>
              <w:pStyle w:val="TAL"/>
            </w:pPr>
            <w:r w:rsidRPr="00813CD9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E70" w14:textId="77777777" w:rsidR="00CB6747" w:rsidRPr="00813CD9" w:rsidRDefault="00CB6747" w:rsidP="009736CD">
            <w:pPr>
              <w:pStyle w:val="TAL"/>
            </w:pPr>
            <w:r w:rsidRPr="00813CD9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39C4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E3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D6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664B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1A4C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57CE7BF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58E5" w14:textId="77777777" w:rsidR="00CB6747" w:rsidRPr="00813CD9" w:rsidRDefault="00CB6747" w:rsidP="009736CD">
            <w:pPr>
              <w:pStyle w:val="TAL"/>
            </w:pPr>
            <w:r w:rsidRPr="00813CD9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07D5" w14:textId="77777777" w:rsidR="00CB6747" w:rsidRPr="00813CD9" w:rsidRDefault="00CB6747" w:rsidP="009736CD">
            <w:pPr>
              <w:pStyle w:val="TAL"/>
            </w:pPr>
            <w:r w:rsidRPr="00813CD9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4A87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CFD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712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BD49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460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05C4788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51FA" w14:textId="77777777" w:rsidR="00CB6747" w:rsidRPr="00813CD9" w:rsidRDefault="00CB6747" w:rsidP="009736CD">
            <w:pPr>
              <w:pStyle w:val="TAL"/>
            </w:pPr>
            <w:r w:rsidRPr="00813CD9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B3D9" w14:textId="77777777" w:rsidR="00CB6747" w:rsidRPr="00813CD9" w:rsidRDefault="00CB6747" w:rsidP="009736CD">
            <w:pPr>
              <w:pStyle w:val="TAL"/>
            </w:pPr>
            <w:r w:rsidRPr="00813CD9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F02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0BE3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F8CD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B8B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2FE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672F0D0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DCC" w14:textId="77777777" w:rsidR="00CB6747" w:rsidRPr="00813CD9" w:rsidRDefault="00CB6747" w:rsidP="009736CD">
            <w:pPr>
              <w:pStyle w:val="TAL"/>
            </w:pPr>
            <w:r w:rsidRPr="00813CD9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8E2" w14:textId="77777777" w:rsidR="00CB6747" w:rsidRPr="00813CD9" w:rsidRDefault="00CB6747" w:rsidP="009736CD">
            <w:pPr>
              <w:pStyle w:val="TAL"/>
            </w:pPr>
            <w:r w:rsidRPr="00813CD9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7D8D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D96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324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63E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315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27BA141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EFE3" w14:textId="77777777" w:rsidR="00CB6747" w:rsidRPr="00813CD9" w:rsidRDefault="00CB6747" w:rsidP="009736CD">
            <w:pPr>
              <w:pStyle w:val="TAL"/>
            </w:pPr>
            <w:r w:rsidRPr="00813CD9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9F79" w14:textId="77777777" w:rsidR="00CB6747" w:rsidRPr="00813CD9" w:rsidRDefault="00CB6747" w:rsidP="009736CD">
            <w:pPr>
              <w:pStyle w:val="TAL"/>
            </w:pPr>
            <w:r w:rsidRPr="00813CD9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ADCA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723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11D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78F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E7C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546A404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071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729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1E9E" w14:textId="77777777" w:rsidR="00CB6747" w:rsidRPr="00813CD9" w:rsidRDefault="00CB6747" w:rsidP="009736C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4E5D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441E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EFF8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B1FF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6BB268F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D56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B24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2FE7" w14:textId="77777777" w:rsidR="00CB6747" w:rsidRPr="00813CD9" w:rsidRDefault="00CB6747" w:rsidP="009736C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9B65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2970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8CEC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0E68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31F8BD6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E7D6" w14:textId="77777777" w:rsidR="00CB6747" w:rsidRPr="00813CD9" w:rsidRDefault="00CB6747" w:rsidP="009736CD">
            <w:pPr>
              <w:pStyle w:val="TAL"/>
            </w:pPr>
            <w:r w:rsidRPr="00813CD9">
              <w:t>5.3.2.1.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D77A" w14:textId="77777777" w:rsidR="00CB6747" w:rsidRPr="00813CD9" w:rsidRDefault="00CB6747" w:rsidP="009736CD">
            <w:pPr>
              <w:pStyle w:val="TAL"/>
            </w:pPr>
            <w:r w:rsidRPr="00813CD9">
              <w:t xml:space="preserve">2Rx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6240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FFB3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56A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5D8E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C3B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766AF08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6385" w14:textId="77777777" w:rsidR="00CB6747" w:rsidRPr="00813CD9" w:rsidRDefault="00CB6747" w:rsidP="009736CD">
            <w:pPr>
              <w:pStyle w:val="TAL"/>
            </w:pPr>
            <w:r w:rsidRPr="00813CD9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B603" w14:textId="77777777" w:rsidR="00CB6747" w:rsidRPr="00813CD9" w:rsidRDefault="00CB6747" w:rsidP="009736CD">
            <w:pPr>
              <w:pStyle w:val="TAL"/>
            </w:pPr>
            <w:r w:rsidRPr="00813CD9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82FA" w14:textId="77777777" w:rsidR="00CB6747" w:rsidRPr="00813CD9" w:rsidRDefault="00CB6747" w:rsidP="009736CD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B49E" w14:textId="77777777" w:rsidR="00CB6747" w:rsidRPr="00813CD9" w:rsidRDefault="00CB6747" w:rsidP="009736C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FEB8" w14:textId="77777777" w:rsidR="00CB6747" w:rsidRPr="00813CD9" w:rsidRDefault="00CB6747" w:rsidP="009736C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B335" w14:textId="77777777" w:rsidR="00CB6747" w:rsidRPr="00813CD9" w:rsidRDefault="00CB6747" w:rsidP="009736C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D457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269423B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A26F" w14:textId="77777777" w:rsidR="00CB6747" w:rsidRPr="00813CD9" w:rsidRDefault="00CB6747" w:rsidP="009736CD">
            <w:pPr>
              <w:pStyle w:val="TAL"/>
            </w:pPr>
            <w:r w:rsidRPr="00813CD9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7C3A" w14:textId="77777777" w:rsidR="00CB6747" w:rsidRPr="00813CD9" w:rsidRDefault="00CB6747" w:rsidP="009736CD">
            <w:pPr>
              <w:pStyle w:val="TAL"/>
            </w:pPr>
            <w:r w:rsidRPr="00813CD9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994E" w14:textId="77777777" w:rsidR="00CB6747" w:rsidRPr="00813CD9" w:rsidRDefault="00CB6747" w:rsidP="009736CD">
            <w:pPr>
              <w:pStyle w:val="TAC"/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362E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4B50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3CA3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DBA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</w:p>
        </w:tc>
      </w:tr>
      <w:tr w:rsidR="00CB6747" w:rsidRPr="00813CD9" w14:paraId="3A074BC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19F2" w14:textId="77777777" w:rsidR="00CB6747" w:rsidRPr="00813CD9" w:rsidRDefault="00CB6747" w:rsidP="009736CD">
            <w:pPr>
              <w:pStyle w:val="TAL"/>
            </w:pPr>
            <w:r w:rsidRPr="00813CD9">
              <w:t>5.3.2.2.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30F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  <w:szCs w:val="22"/>
              </w:rPr>
              <w:t xml:space="preserve">2Rx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FE7D" w14:textId="77777777" w:rsidR="00CB6747" w:rsidRPr="00813CD9" w:rsidRDefault="00CB6747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</w:t>
            </w:r>
            <w:r w:rsidRPr="00813CD9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EBAA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7B99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Long DRX Cycle and DRX adaptation but not supporting TDD bands with 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rPr>
                <w:lang w:eastAsia="zh-CN"/>
              </w:rPr>
              <w:t>Rx UE capability</w:t>
            </w:r>
            <w:r w:rsidRPr="00813CD9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882F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2041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</w:p>
        </w:tc>
      </w:tr>
      <w:tr w:rsidR="00CB6747" w:rsidRPr="00813CD9" w14:paraId="256F8B5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2BEA" w14:textId="77777777" w:rsidR="00CB6747" w:rsidRPr="00813CD9" w:rsidRDefault="00CB6747" w:rsidP="009736CD">
            <w:pPr>
              <w:pStyle w:val="TAL"/>
            </w:pPr>
            <w:r w:rsidRPr="00813CD9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9311" w14:textId="77777777" w:rsidR="00CB6747" w:rsidRPr="00813CD9" w:rsidRDefault="00CB6747" w:rsidP="009736CD">
            <w:pPr>
              <w:pStyle w:val="TAL"/>
            </w:pPr>
            <w:r w:rsidRPr="00813CD9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AB99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DDCD" w14:textId="77777777" w:rsidR="00CB6747" w:rsidRPr="00813CD9" w:rsidRDefault="00CB6747" w:rsidP="009736CD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FDC8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A252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444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</w:p>
        </w:tc>
      </w:tr>
      <w:tr w:rsidR="00CB6747" w:rsidRPr="00813CD9" w14:paraId="7D51ECD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D8F4" w14:textId="77777777" w:rsidR="00CB6747" w:rsidRPr="00813CD9" w:rsidRDefault="00CB6747" w:rsidP="009736CD">
            <w:pPr>
              <w:pStyle w:val="TAL"/>
            </w:pPr>
            <w:r w:rsidRPr="00813CD9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CE67" w14:textId="77777777" w:rsidR="00CB6747" w:rsidRPr="00813CD9" w:rsidRDefault="00CB6747" w:rsidP="009736CD">
            <w:pPr>
              <w:pStyle w:val="TAL"/>
            </w:pPr>
            <w:r w:rsidRPr="00813CD9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FD04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53C1" w14:textId="77777777" w:rsidR="00CB6747" w:rsidRPr="00813CD9" w:rsidRDefault="00CB6747" w:rsidP="009736CD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C9AA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3B3A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E9F4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</w:p>
        </w:tc>
      </w:tr>
      <w:tr w:rsidR="00CB6747" w:rsidRPr="00813CD9" w14:paraId="4E1EE26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AF1B" w14:textId="77777777" w:rsidR="00CB6747" w:rsidRPr="00813CD9" w:rsidRDefault="00CB6747" w:rsidP="009736CD">
            <w:pPr>
              <w:pStyle w:val="TAL"/>
            </w:pPr>
            <w:r w:rsidRPr="00813CD9">
              <w:t>5.3.3.1.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69F6" w14:textId="77777777" w:rsidR="00CB6747" w:rsidRPr="00813CD9" w:rsidRDefault="00CB6747" w:rsidP="009736CD">
            <w:pPr>
              <w:pStyle w:val="TAL"/>
            </w:pPr>
            <w:r w:rsidRPr="00813CD9">
              <w:t xml:space="preserve">4Rx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E352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C2A4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DF2D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93C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BEE9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</w:p>
        </w:tc>
      </w:tr>
      <w:tr w:rsidR="00CB6747" w:rsidRPr="00813CD9" w14:paraId="4F1F15E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BF78" w14:textId="77777777" w:rsidR="00CB6747" w:rsidRPr="00813CD9" w:rsidRDefault="00CB6747" w:rsidP="009736CD">
            <w:pPr>
              <w:pStyle w:val="TAL"/>
            </w:pPr>
            <w:r w:rsidRPr="00813CD9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075B" w14:textId="77777777" w:rsidR="00CB6747" w:rsidRPr="00813CD9" w:rsidRDefault="00CB6747" w:rsidP="009736CD">
            <w:pPr>
              <w:pStyle w:val="TAL"/>
            </w:pPr>
            <w:r w:rsidRPr="00813CD9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00B5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E0A4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D8F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FFA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880C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</w:p>
        </w:tc>
      </w:tr>
      <w:tr w:rsidR="00CB6747" w:rsidRPr="00813CD9" w14:paraId="4EA92FA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9EE0" w14:textId="77777777" w:rsidR="00CB6747" w:rsidRPr="00813CD9" w:rsidRDefault="00CB6747" w:rsidP="009736CD">
            <w:pPr>
              <w:pStyle w:val="TAL"/>
            </w:pPr>
            <w:r w:rsidRPr="00813CD9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F4A7" w14:textId="77777777" w:rsidR="00CB6747" w:rsidRPr="00813CD9" w:rsidRDefault="00CB6747" w:rsidP="009736CD">
            <w:pPr>
              <w:pStyle w:val="TAL"/>
            </w:pPr>
            <w:r w:rsidRPr="00813CD9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9F7C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125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7996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2B23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A7AB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3A8A77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08C" w14:textId="77777777" w:rsidR="00CB6747" w:rsidRPr="00813CD9" w:rsidRDefault="00CB6747" w:rsidP="009736CD">
            <w:pPr>
              <w:pStyle w:val="TAL"/>
            </w:pPr>
            <w:r w:rsidRPr="00813CD9">
              <w:t>5.3.3.2.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662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  <w:szCs w:val="22"/>
                <w:lang w:eastAsia="zh-CN"/>
              </w:rPr>
              <w:t>4</w:t>
            </w:r>
            <w:r w:rsidRPr="00813CD9">
              <w:rPr>
                <w:rFonts w:cs="Arial"/>
                <w:szCs w:val="22"/>
              </w:rPr>
              <w:t xml:space="preserve">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F166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360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143C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4440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07DE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308012F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5593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BDF8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BD91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41C9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9B41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UEs supporting 5GS FDD FR1 or TDD FR1</w:t>
            </w:r>
            <w:r w:rsidRPr="00813CD9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E149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BEC6ABC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67C7977E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BDDF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462C8C" w14:paraId="27B8FA4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600" w14:textId="77777777" w:rsidR="00CB6747" w:rsidRPr="003C6E98" w:rsidRDefault="00CB6747" w:rsidP="009736CD">
            <w:pPr>
              <w:pStyle w:val="TAL"/>
              <w:rPr>
                <w:rFonts w:cs="Arial"/>
              </w:rPr>
            </w:pPr>
            <w:r w:rsidRPr="003C6E98"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BEA8" w14:textId="77777777" w:rsidR="00CB6747" w:rsidRPr="003C6E98" w:rsidRDefault="00CB6747" w:rsidP="009736CD">
            <w:pPr>
              <w:pStyle w:val="TAL"/>
              <w:rPr>
                <w:rFonts w:cs="Arial"/>
              </w:rPr>
            </w:pPr>
            <w:r w:rsidRPr="003C6E98"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1902" w14:textId="77777777" w:rsidR="00CB6747" w:rsidRPr="003C6E98" w:rsidRDefault="00CB6747" w:rsidP="009736CD">
            <w:pPr>
              <w:pStyle w:val="TAC"/>
              <w:rPr>
                <w:rFonts w:cs="Arial"/>
              </w:rPr>
            </w:pPr>
            <w:r w:rsidRPr="003C6E98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43BC" w14:textId="77777777" w:rsidR="00CB6747" w:rsidRPr="003C6E98" w:rsidRDefault="00CB6747" w:rsidP="009736CD">
            <w:pPr>
              <w:pStyle w:val="TAL"/>
              <w:rPr>
                <w:rFonts w:cs="Arial"/>
              </w:rPr>
            </w:pPr>
            <w:r w:rsidRPr="003C6E98">
              <w:rPr>
                <w:rFonts w:cs="Arial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4D40" w14:textId="77777777" w:rsidR="00CB6747" w:rsidRPr="003C6E98" w:rsidRDefault="00CB6747" w:rsidP="009736CD">
            <w:pPr>
              <w:pStyle w:val="TAL"/>
              <w:rPr>
                <w:rFonts w:cs="Arial"/>
              </w:rPr>
            </w:pPr>
            <w:r w:rsidRPr="003C6E98">
              <w:rPr>
                <w:rFonts w:cs="Arial"/>
              </w:rPr>
              <w:t>UEs supporting 5GS FDD FR1 or TDD FR1</w:t>
            </w:r>
            <w:r w:rsidRPr="003C6E98">
              <w:t xml:space="preserve"> (SA) and supporting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74CE" w14:textId="77777777" w:rsidR="00CB6747" w:rsidRPr="003C6E98" w:rsidRDefault="00CB6747" w:rsidP="009736CD">
            <w:pPr>
              <w:pStyle w:val="TAL"/>
              <w:rPr>
                <w:rFonts w:cs="Arial"/>
              </w:rPr>
            </w:pPr>
            <w:r w:rsidRPr="003C6E98">
              <w:rPr>
                <w:rFonts w:cs="Arial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D389" w14:textId="77777777" w:rsidR="00CB6747" w:rsidRPr="003C6E98" w:rsidRDefault="00CB6747" w:rsidP="009736CD">
            <w:pPr>
              <w:pStyle w:val="TAL"/>
            </w:pPr>
            <w:r w:rsidRPr="003C6E98">
              <w:t>Note 1</w:t>
            </w:r>
          </w:p>
        </w:tc>
      </w:tr>
      <w:tr w:rsidR="00CB6747" w:rsidRPr="00813CD9" w14:paraId="4E65E0F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67130B" w14:textId="77777777" w:rsidR="00CB6747" w:rsidRPr="00813CD9" w:rsidRDefault="00CB6747" w:rsidP="009736C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527A3E" w14:textId="77777777" w:rsidR="00CB6747" w:rsidRPr="00813CD9" w:rsidRDefault="00CB6747" w:rsidP="009736CD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287012" w14:textId="77777777" w:rsidR="00CB6747" w:rsidRPr="00813CD9" w:rsidRDefault="00CB6747" w:rsidP="009736C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602A53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446614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CE262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55B0A2" w14:textId="77777777" w:rsidR="00CB6747" w:rsidRPr="00813CD9" w:rsidRDefault="00CB6747" w:rsidP="009736CD">
            <w:pPr>
              <w:pStyle w:val="TAL"/>
              <w:rPr>
                <w:b/>
              </w:rPr>
            </w:pPr>
          </w:p>
        </w:tc>
      </w:tr>
      <w:tr w:rsidR="00CB6747" w:rsidRPr="00813CD9" w14:paraId="7E4A6EE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1A5B" w14:textId="77777777" w:rsidR="00CB6747" w:rsidRPr="00813CD9" w:rsidRDefault="00CB6747" w:rsidP="009736C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D87F" w14:textId="77777777" w:rsidR="00CB6747" w:rsidRPr="00813CD9" w:rsidRDefault="00CB6747" w:rsidP="009736CD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45E4" w14:textId="77777777" w:rsidR="00CB6747" w:rsidRPr="00813CD9" w:rsidRDefault="00CB674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402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E99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16E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B6B1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1543E02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7702" w14:textId="77777777" w:rsidR="00CB6747" w:rsidRPr="00813CD9" w:rsidRDefault="00CB6747" w:rsidP="009736CD">
            <w:pPr>
              <w:pStyle w:val="TAL"/>
              <w:rPr>
                <w:lang w:eastAsia="zh-TW"/>
              </w:rPr>
            </w:pPr>
            <w:r w:rsidRPr="00813CD9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3369" w14:textId="77777777" w:rsidR="00CB6747" w:rsidRPr="00813CD9" w:rsidRDefault="00CB6747" w:rsidP="009736CD">
            <w:pPr>
              <w:pStyle w:val="TAL"/>
            </w:pPr>
            <w:r w:rsidRPr="00813CD9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904" w14:textId="77777777" w:rsidR="00CB6747" w:rsidRPr="00813CD9" w:rsidRDefault="00CB674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6813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6E86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11C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5F3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404B109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3E8F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D55C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E2FE" w14:textId="77777777" w:rsidR="00CB6747" w:rsidRPr="00813CD9" w:rsidRDefault="00CB6747" w:rsidP="009736C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096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B506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8EE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68F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C36783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9E5D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09C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FDD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401C" w14:textId="77777777" w:rsidR="00CB6747" w:rsidRPr="00813CD9" w:rsidRDefault="00CB6747" w:rsidP="009736C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2EC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D33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20DF" w14:textId="77777777" w:rsidR="00CB6747" w:rsidRPr="00813CD9" w:rsidRDefault="00CB6747" w:rsidP="009736CD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E094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3E1EFC2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A45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284D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E6A5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052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B8B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B8A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770C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1988190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04B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D6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AC7C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DB74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B2C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AA1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A043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3AFBC12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466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C89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58DE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1AD5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4396" w14:textId="77777777" w:rsidR="00CB6747" w:rsidRPr="00813CD9" w:rsidRDefault="00CB674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7BAE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7FCD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29791FC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BB4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536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C633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714F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DB4A" w14:textId="77777777" w:rsidR="00CB6747" w:rsidRPr="00813CD9" w:rsidRDefault="00CB674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5576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6D2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3F3B314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8FD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87A0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A80B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7A33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C5F4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E9CC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0DE1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B5A740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D26" w14:textId="77777777" w:rsidR="00CB6747" w:rsidRPr="00813CD9" w:rsidRDefault="00CB6747" w:rsidP="009736CD">
            <w:pPr>
              <w:pStyle w:val="TAL"/>
            </w:pPr>
            <w:r w:rsidRPr="00813CD9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9009" w14:textId="77777777" w:rsidR="00CB6747" w:rsidRPr="00813CD9" w:rsidRDefault="00CB6747" w:rsidP="009736CD">
            <w:pPr>
              <w:pStyle w:val="TAL"/>
            </w:pPr>
            <w:r w:rsidRPr="00813CD9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6BF4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62CE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59B8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BC5D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116E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34C09CF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7DA0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1C7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1989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4142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6C6C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575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1C18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9DFC90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485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EE74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7822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9FB3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5D6F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492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8713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43B2F464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002A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428C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AEEF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B18A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9CC7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472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5F61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DBE29C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7D3D" w14:textId="77777777" w:rsidR="00CB6747" w:rsidRPr="00813CD9" w:rsidRDefault="00CB6747" w:rsidP="009736CD">
            <w:pPr>
              <w:pStyle w:val="TAL"/>
            </w:pPr>
            <w:r w:rsidRPr="00813CD9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6FFD" w14:textId="77777777" w:rsidR="00CB6747" w:rsidRPr="00813CD9" w:rsidRDefault="00CB6747" w:rsidP="009736CD">
            <w:pPr>
              <w:pStyle w:val="TAL"/>
            </w:pPr>
            <w:r w:rsidRPr="00813CD9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D27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0EC0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6EE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9FA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CC6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795C1E4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AF4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2309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E29F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92C7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ABCA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59DF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92A9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1BDF6A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9588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7978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BC1F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CEB3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6FEA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110A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CD8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7785B45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9F95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53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48EC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6605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90F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UEs supporting 5GS FR1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B0E4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E2FB" w14:textId="77777777" w:rsidR="00CB6747" w:rsidRPr="00813CD9" w:rsidRDefault="00CB6747" w:rsidP="009736CD">
            <w:pPr>
              <w:pStyle w:val="TAL"/>
            </w:pPr>
            <w:r w:rsidRPr="00F909FC">
              <w:rPr>
                <w:lang w:eastAsia="zh-CN"/>
              </w:rPr>
              <w:t xml:space="preserve">Test execution not necessary if </w:t>
            </w:r>
            <w:r w:rsidRPr="00CB3DDF">
              <w:rPr>
                <w:rFonts w:cs="Arial"/>
              </w:rPr>
              <w:t>6.2A.3.1.2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CB6747" w:rsidRPr="00813CD9" w14:paraId="61E17C9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481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AE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3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03DF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7D7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C</w:t>
            </w:r>
            <w:r>
              <w:rPr>
                <w:rFonts w:eastAsia="SimSun" w:cs="Arial"/>
                <w:lang w:eastAsia="zh-CN"/>
              </w:rPr>
              <w:t>033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772C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CB8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7760" w14:textId="77777777" w:rsidR="00CB6747" w:rsidRPr="00813CD9" w:rsidRDefault="00CB6747" w:rsidP="009736CD">
            <w:pPr>
              <w:pStyle w:val="TAL"/>
            </w:pPr>
            <w:r w:rsidRPr="00F909FC">
              <w:rPr>
                <w:lang w:eastAsia="zh-CN"/>
              </w:rPr>
              <w:t xml:space="preserve">Test execution not necessary if </w:t>
            </w:r>
            <w:r w:rsidRPr="00CB3DDF">
              <w:rPr>
                <w:rFonts w:cs="Arial"/>
              </w:rPr>
              <w:t>6.2A.3.1.</w:t>
            </w:r>
            <w:r>
              <w:rPr>
                <w:rFonts w:cs="Arial"/>
              </w:rPr>
              <w:t>3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CB6747" w:rsidRPr="00813CD9" w14:paraId="310ECF6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50C0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6.2A.3.1.</w:t>
            </w:r>
            <w:r>
              <w:rPr>
                <w:rFonts w:cs="Arial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8974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4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E75A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5B15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2A5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328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</w:t>
            </w:r>
            <w:r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06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</w:p>
        </w:tc>
      </w:tr>
      <w:tr w:rsidR="00CB6747" w:rsidRPr="00813CD9" w14:paraId="0D3C3C7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5BEF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B34B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2Rx FDD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2B6D" w14:textId="77777777" w:rsidR="00CB6747" w:rsidRPr="00813CD9" w:rsidRDefault="00CB6747" w:rsidP="009736C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ACA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0AA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C61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87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A1ACC7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47D1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0BAC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8ACB" w14:textId="77777777" w:rsidR="00CB6747" w:rsidRPr="00813CD9" w:rsidRDefault="00CB6747" w:rsidP="009736C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6843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9600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58A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435A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303A3F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5D0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C74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0B06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8DF0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293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4A7E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89C2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518D74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991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F1EE" w14:textId="77777777" w:rsidR="00CB6747" w:rsidRPr="00813CD9" w:rsidRDefault="00CB6747" w:rsidP="009736CD">
            <w:pPr>
              <w:pStyle w:val="TAL"/>
            </w:pPr>
            <w:r w:rsidRPr="00813CD9">
              <w:t>2Rx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3616" w14:textId="77777777" w:rsidR="00CB6747" w:rsidRPr="00813CD9" w:rsidRDefault="00CB6747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E94C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D37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415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8609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1FD81F5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31C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C82F" w14:textId="77777777" w:rsidR="00CB6747" w:rsidRPr="00813CD9" w:rsidRDefault="00CB6747" w:rsidP="009736CD">
            <w:pPr>
              <w:pStyle w:val="TAL"/>
            </w:pPr>
            <w:r w:rsidRPr="00813CD9"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7696" w14:textId="77777777" w:rsidR="00CB6747" w:rsidRPr="00813CD9" w:rsidRDefault="00CB6747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539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AF2E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6FBE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CBEE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4F904A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F0B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B1CF" w14:textId="77777777" w:rsidR="00CB6747" w:rsidRPr="00813CD9" w:rsidRDefault="00CB6747" w:rsidP="009736CD">
            <w:pPr>
              <w:pStyle w:val="TAL"/>
            </w:pPr>
            <w:r w:rsidRPr="00813CD9">
              <w:t>2Rx FDD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2C7" w14:textId="77777777" w:rsidR="00CB6747" w:rsidRPr="00813CD9" w:rsidRDefault="00CB6747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6A71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5C3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E0C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FA5F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ABE71E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258E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A814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EBE4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87D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CA7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961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EBA8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3B0831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B8D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C45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E19A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A52B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1C65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03E4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1A51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20AFFE9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131C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BA4A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2Rx TDD FR1 Single PMI with 16Tx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8DA9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71FF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292B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0ED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4A9C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93CE8D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B2DE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9C5A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2142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9E7D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267C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2D4D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BD0A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E756BA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9DB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5C45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A9E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4A4A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B905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supporting Type II codebook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13D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4A2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753DBF6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372B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415E" w14:textId="77777777" w:rsidR="00CB6747" w:rsidRPr="00813CD9" w:rsidRDefault="00CB6747" w:rsidP="009736CD">
            <w:pPr>
              <w:pStyle w:val="TAL"/>
            </w:pPr>
            <w:r w:rsidRPr="00813CD9">
              <w:t>2Rx TDD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7755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DCF6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7E1E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 xml:space="preserve">and </w:t>
            </w:r>
            <w:r w:rsidRPr="00813CD9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9F0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29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28931A2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300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6E50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DC1D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1156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F10C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4D4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4C8503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58D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DCDBAF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64B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C2A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FDD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ADFB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2ED4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6124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9218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337491C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C72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98AD7D1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DF8F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3E4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EEA8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53BD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2FAF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24FE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90DE4A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1C2D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405FE4A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553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65EA" w14:textId="77777777" w:rsidR="00CB6747" w:rsidRPr="00813CD9" w:rsidRDefault="00CB6747" w:rsidP="009736CD">
            <w:pPr>
              <w:pStyle w:val="TAL"/>
            </w:pPr>
            <w:r w:rsidRPr="00813CD9">
              <w:t>4Rx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A5A9" w14:textId="77777777" w:rsidR="00CB6747" w:rsidRPr="00813CD9" w:rsidRDefault="00CB6747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348F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4EEE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D96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1EE80F3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D5A5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1E9B305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6A2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776A" w14:textId="77777777" w:rsidR="00CB6747" w:rsidRPr="00813CD9" w:rsidRDefault="00CB6747" w:rsidP="009736CD">
            <w:pPr>
              <w:pStyle w:val="TAL"/>
            </w:pPr>
            <w:r w:rsidRPr="00813CD9"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E7E9" w14:textId="77777777" w:rsidR="00CB6747" w:rsidRPr="00813CD9" w:rsidRDefault="00CB6747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BDA4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414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0EA5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20319F38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E191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5F8FBB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9FEB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C3F4" w14:textId="77777777" w:rsidR="00CB6747" w:rsidRPr="00813CD9" w:rsidRDefault="00CB6747" w:rsidP="009736CD">
            <w:pPr>
              <w:pStyle w:val="TAL"/>
            </w:pPr>
            <w:r w:rsidRPr="00813CD9"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95A" w14:textId="77777777" w:rsidR="00CB6747" w:rsidRPr="00813CD9" w:rsidRDefault="00CB6747" w:rsidP="009736C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46FF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94A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B9C9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CB83C2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9E4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12EA73C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D7A0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F2C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E4CF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A03B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D8C4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AF2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19B8E7E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563E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48E7E26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3D74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678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7E75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353C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F366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572A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5539A83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5A03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2A692D9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369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D36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Single PMI with 16Tx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C8FF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C06B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A449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4F1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B7A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88330E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C9C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905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FAB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8E75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874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DD5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7075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FE61B7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56E0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AF5C" w14:textId="77777777" w:rsidR="00CB6747" w:rsidRPr="00813CD9" w:rsidRDefault="00CB6747" w:rsidP="009736CD">
            <w:pPr>
              <w:pStyle w:val="TAL"/>
            </w:pPr>
            <w:r w:rsidRPr="00813CD9"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2A0B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F1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260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UEs supporting 5GS TDD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71B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D924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0CE53CC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42F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765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DBAC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16D2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5F1D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B9C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DEA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4EAD529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4270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A4D9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CA5D" w14:textId="77777777" w:rsidR="00CB6747" w:rsidRPr="00813CD9" w:rsidRDefault="00CB6747" w:rsidP="009736C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07B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88B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CBD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0499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6EE474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A7F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C0E4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935D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3AE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0A15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8586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5F681A8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A2E0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</w:p>
        </w:tc>
      </w:tr>
      <w:tr w:rsidR="00CB6747" w:rsidRPr="00813CD9" w14:paraId="7DD6FD3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9D0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14F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5359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7FEF" w14:textId="77777777" w:rsidR="00CB6747" w:rsidRPr="00813CD9" w:rsidRDefault="00CB6747" w:rsidP="009736C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BE6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5ED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615527A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68F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550EFB1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BCE279" w14:textId="77777777" w:rsidR="00CB6747" w:rsidRPr="00813CD9" w:rsidRDefault="00CB6747" w:rsidP="009736C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491E7D" w14:textId="77777777" w:rsidR="00CB6747" w:rsidRPr="00813CD9" w:rsidRDefault="00CB6747" w:rsidP="009736CD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2375C8" w14:textId="77777777" w:rsidR="00CB6747" w:rsidRPr="00813CD9" w:rsidRDefault="00CB6747" w:rsidP="009736C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6A415D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5A601B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25C50C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054403" w14:textId="77777777" w:rsidR="00CB6747" w:rsidRPr="00813CD9" w:rsidRDefault="00CB6747" w:rsidP="009736CD">
            <w:pPr>
              <w:pStyle w:val="TAL"/>
              <w:rPr>
                <w:b/>
              </w:rPr>
            </w:pPr>
          </w:p>
        </w:tc>
      </w:tr>
      <w:tr w:rsidR="00CB6747" w:rsidRPr="00813CD9" w14:paraId="3EC2A706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4639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BA44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C06F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345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F66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C75F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D013</w:t>
            </w:r>
          </w:p>
          <w:p w14:paraId="324C6313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  <w:p w14:paraId="3781A865" w14:textId="77777777" w:rsidR="00CB6747" w:rsidRPr="00813CD9" w:rsidRDefault="00CB6747" w:rsidP="009736C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F207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1177119A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58A9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302D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ED95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790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9373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8C6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0FEF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7EA956E2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094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C0F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2F47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A15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F7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34FB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51BB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E330BC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2825" w14:textId="77777777" w:rsidR="00CB6747" w:rsidRPr="00813CD9" w:rsidRDefault="00CB6747" w:rsidP="009736CD">
            <w:pPr>
              <w:pStyle w:val="TAL"/>
            </w:pPr>
            <w:r w:rsidRPr="00813CD9">
              <w:t>7.2.2.2.</w:t>
            </w:r>
            <w:r>
              <w:t>2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D9A7" w14:textId="77777777" w:rsidR="00CB6747" w:rsidRPr="00813CD9" w:rsidRDefault="00CB6747" w:rsidP="009736CD">
            <w:pPr>
              <w:pStyle w:val="TAL"/>
            </w:pPr>
            <w:r w:rsidRPr="00965BDA">
              <w:t xml:space="preserve">2Rx TDD FR2 PDSCH </w:t>
            </w:r>
            <w:r>
              <w:t>repetitions over multiple slots</w:t>
            </w:r>
            <w:r w:rsidRPr="00965BDA">
              <w:t xml:space="preserve">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96B6" w14:textId="77777777" w:rsidR="00CB6747" w:rsidRPr="00813CD9" w:rsidRDefault="00CB674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30E" w14:textId="77777777" w:rsidR="00CB6747" w:rsidRPr="00813CD9" w:rsidRDefault="00CB6747" w:rsidP="009736CD">
            <w:pPr>
              <w:pStyle w:val="TAL"/>
            </w:pPr>
            <w:r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8E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aggregationFactorDL &gt; 1 for PDSCH repetition multislots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93CE" w14:textId="77777777" w:rsidR="00CB6747" w:rsidRPr="00813CD9" w:rsidRDefault="00CB6747" w:rsidP="009736C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072C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0280C1C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E289" w14:textId="77777777" w:rsidR="00CB6747" w:rsidRPr="00813CD9" w:rsidRDefault="00CB6747" w:rsidP="009736CD">
            <w:pPr>
              <w:pStyle w:val="TAL"/>
            </w:pPr>
            <w:r w:rsidRPr="00813CD9">
              <w:t>7.2.2.2.</w:t>
            </w:r>
            <w:r>
              <w:t>3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6F9E" w14:textId="77777777" w:rsidR="00CB6747" w:rsidRPr="00813CD9" w:rsidRDefault="00CB6747" w:rsidP="009736CD">
            <w:pPr>
              <w:pStyle w:val="TAL"/>
            </w:pPr>
            <w:r w:rsidRPr="00BF3B8F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60A" w14:textId="77777777" w:rsidR="00CB6747" w:rsidRPr="00813CD9" w:rsidRDefault="00CB6747" w:rsidP="009736C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97DB" w14:textId="77777777" w:rsidR="00CB6747" w:rsidRPr="00813CD9" w:rsidRDefault="00CB6747" w:rsidP="009736CD">
            <w:pPr>
              <w:pStyle w:val="TAL"/>
            </w:pPr>
            <w:r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534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aggregationFactorDL &gt; 1 for PDSCH repetition multislots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6204" w14:textId="77777777" w:rsidR="00CB6747" w:rsidRPr="00813CD9" w:rsidRDefault="00CB6747" w:rsidP="009736C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2366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625336E5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6182" w14:textId="77777777" w:rsidR="00CB6747" w:rsidRPr="00813CD9" w:rsidRDefault="00CB6747" w:rsidP="009736CD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81E2" w14:textId="77777777" w:rsidR="00CB6747" w:rsidRPr="00813CD9" w:rsidRDefault="00CB6747" w:rsidP="009736CD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AC9" w14:textId="77777777" w:rsidR="00CB6747" w:rsidRPr="00813CD9" w:rsidRDefault="00CB6747" w:rsidP="009736C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922" w14:textId="77777777" w:rsidR="00CB6747" w:rsidRPr="00813CD9" w:rsidRDefault="00CB6747" w:rsidP="009736CD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AE9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DC1F" w14:textId="77777777" w:rsidR="00CB6747" w:rsidRPr="00813CD9" w:rsidRDefault="00CB6747" w:rsidP="009736CD">
            <w:pPr>
              <w:pStyle w:val="TAL"/>
            </w:pPr>
            <w: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7D3B" w14:textId="77777777" w:rsidR="00CB6747" w:rsidRPr="00813CD9" w:rsidRDefault="00CB6747" w:rsidP="009736CD">
            <w:pPr>
              <w:pStyle w:val="TAL"/>
            </w:pPr>
            <w:r w:rsidRPr="00813CD9">
              <w:t>NOTE 1</w:t>
            </w:r>
          </w:p>
        </w:tc>
      </w:tr>
      <w:tr w:rsidR="00CB6747" w:rsidRPr="00813CD9" w14:paraId="2B168E8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CFC7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BDF0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8650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9B0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5D97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36BC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8BB6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3417DEC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6B00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A62E" w14:textId="77777777" w:rsidR="00CB6747" w:rsidRPr="00813CD9" w:rsidRDefault="00CB6747" w:rsidP="009736CD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21FC" w14:textId="77777777" w:rsidR="00CB6747" w:rsidRPr="00813CD9" w:rsidRDefault="00CB6747" w:rsidP="009736C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69E9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CD50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3C58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458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45836E5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7E31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7F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5B48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9D91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74C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0D5D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5896" w14:textId="77777777" w:rsidR="00CB6747" w:rsidRPr="00813CD9" w:rsidRDefault="00CB6747" w:rsidP="009736CD">
            <w:pPr>
              <w:pStyle w:val="TAL"/>
            </w:pPr>
          </w:p>
        </w:tc>
      </w:tr>
      <w:tr w:rsidR="00CB6747" w:rsidRPr="00813CD9" w14:paraId="775213B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2D2FD6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9106FA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C55D52" w14:textId="77777777" w:rsidR="00CB6747" w:rsidRPr="00813CD9" w:rsidRDefault="00CB6747" w:rsidP="009736C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99C49E" w14:textId="77777777" w:rsidR="00CB6747" w:rsidRPr="00813CD9" w:rsidRDefault="00CB6747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18B339" w14:textId="77777777" w:rsidR="00CB6747" w:rsidRPr="00813CD9" w:rsidRDefault="00CB6747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052AB" w14:textId="77777777" w:rsidR="00CB6747" w:rsidRPr="00813CD9" w:rsidRDefault="00CB6747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905677" w14:textId="77777777" w:rsidR="00CB6747" w:rsidRPr="00813CD9" w:rsidRDefault="00CB6747" w:rsidP="009736C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CB6747" w:rsidRPr="00813CD9" w14:paraId="127238EF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DA8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498A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DF56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ECE4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B594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C4EF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DA52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512FAA1D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E4B1" w14:textId="77777777" w:rsidR="00CB6747" w:rsidRPr="00813CD9" w:rsidRDefault="00CB6747" w:rsidP="009736C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3929" w14:textId="77777777" w:rsidR="00CB6747" w:rsidRPr="00813CD9" w:rsidRDefault="00CB6747" w:rsidP="009736CD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B216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C7D0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5DE4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B9D1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2D10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CB6747" w:rsidRPr="00813CD9" w14:paraId="6C3EEC2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949" w14:textId="77777777" w:rsidR="00CB6747" w:rsidRPr="00813CD9" w:rsidRDefault="00CB6747" w:rsidP="009736C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BB0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146E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A378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E7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3BA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CEC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CB6747" w:rsidRPr="00813CD9" w14:paraId="6D1D348E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66EF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BA77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2054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F9BA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BCA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t>UEs supporting 5GS FR</w:t>
            </w:r>
            <w:r>
              <w:t>2</w:t>
            </w:r>
            <w:r w:rsidRPr="00813CD9">
              <w:t xml:space="preserve">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A859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0824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CB6747" w:rsidRPr="00813CD9" w14:paraId="7722552B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68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5ADC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3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7765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56D9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B818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54D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EFE8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CB6747" w:rsidRPr="00813CD9" w14:paraId="430D4177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542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813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4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AD84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9F2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B0B2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723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2BE8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</w:p>
        </w:tc>
      </w:tr>
      <w:tr w:rsidR="00CB6747" w:rsidRPr="00813CD9" w14:paraId="19CA877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586E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6ADF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FR2 Single PMI with 2TX TypeI</w:t>
            </w:r>
            <w:r w:rsidRPr="00813CD9">
              <w:t>-</w:t>
            </w:r>
            <w:r w:rsidRPr="00813CD9"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D10B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595A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C109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7353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711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52FE92A0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EB74" w14:textId="77777777" w:rsidR="00CB6747" w:rsidRPr="00813CD9" w:rsidRDefault="00CB6747" w:rsidP="009736C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77FE" w14:textId="77777777" w:rsidR="00CB6747" w:rsidRPr="00813CD9" w:rsidRDefault="00CB6747" w:rsidP="009736CD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FD41" w14:textId="77777777" w:rsidR="00CB6747" w:rsidRPr="00813CD9" w:rsidRDefault="00CB6747" w:rsidP="009736C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6003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0BD0" w14:textId="77777777" w:rsidR="00CB6747" w:rsidRPr="00813CD9" w:rsidRDefault="00CB6747" w:rsidP="009736C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F14C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B611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CB6747" w:rsidRPr="00813CD9" w14:paraId="56471863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4BE5E9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BFD0B1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60738" w14:textId="77777777" w:rsidR="00CB6747" w:rsidRPr="00813CD9" w:rsidRDefault="00CB6747" w:rsidP="009736C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3FBEFE" w14:textId="77777777" w:rsidR="00CB6747" w:rsidRPr="00813CD9" w:rsidRDefault="00CB6747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EF357" w14:textId="77777777" w:rsidR="00CB6747" w:rsidRPr="00813CD9" w:rsidRDefault="00CB6747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9F4A6" w14:textId="77777777" w:rsidR="00CB6747" w:rsidRPr="00813CD9" w:rsidRDefault="00CB6747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B45F2" w14:textId="77777777" w:rsidR="00CB6747" w:rsidRPr="00813CD9" w:rsidRDefault="00CB6747" w:rsidP="009736C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CB6747" w:rsidRPr="00813CD9" w14:paraId="16339769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6A65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4702" w14:textId="77777777" w:rsidR="00CB6747" w:rsidRPr="00813CD9" w:rsidRDefault="00CB6747" w:rsidP="009736C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F8E9" w14:textId="77777777" w:rsidR="00CB6747" w:rsidRPr="00813CD9" w:rsidRDefault="00CB6747" w:rsidP="009736C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D82E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0A28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D86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7EFC665C" w14:textId="77777777" w:rsidR="00CB6747" w:rsidRPr="00813CD9" w:rsidRDefault="00CB6747" w:rsidP="009736C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33EFD437" w14:textId="77777777" w:rsidR="00CB6747" w:rsidRPr="00813CD9" w:rsidRDefault="00CB6747" w:rsidP="009736C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CB9" w14:textId="77777777" w:rsidR="00CB6747" w:rsidRPr="00813CD9" w:rsidRDefault="00CB6747" w:rsidP="009736CD">
            <w:pPr>
              <w:pStyle w:val="TAL"/>
              <w:rPr>
                <w:rFonts w:eastAsiaTheme="minorEastAsia"/>
              </w:rPr>
            </w:pPr>
          </w:p>
        </w:tc>
      </w:tr>
      <w:tr w:rsidR="00CB6747" w:rsidRPr="00813CD9" w14:paraId="14FD2FEC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6572" w14:textId="77777777" w:rsidR="00CB6747" w:rsidRPr="00813CD9" w:rsidRDefault="00CB6747" w:rsidP="009736C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9922" w14:textId="77777777" w:rsidR="00CB6747" w:rsidRPr="00813CD9" w:rsidRDefault="00CB6747" w:rsidP="009736CD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9B92" w14:textId="77777777" w:rsidR="00CB6747" w:rsidRPr="00813CD9" w:rsidRDefault="00CB6747" w:rsidP="009736CD">
            <w:pPr>
              <w:pStyle w:val="TAC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114B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619C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5EB5" w14:textId="77777777" w:rsidR="00CB6747" w:rsidRPr="00813CD9" w:rsidRDefault="00CB6747" w:rsidP="009736C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3911" w14:textId="77777777" w:rsidR="00CB6747" w:rsidRPr="00813CD9" w:rsidRDefault="00CB6747" w:rsidP="009736CD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CB6747" w:rsidRPr="00813CD9" w14:paraId="33C5F8D8" w14:textId="77777777" w:rsidTr="009736C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243631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3FDE41" w14:textId="77777777" w:rsidR="00CB6747" w:rsidRPr="00813CD9" w:rsidRDefault="00CB6747" w:rsidP="009736C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3E1F08" w14:textId="77777777" w:rsidR="00CB6747" w:rsidRPr="00813CD9" w:rsidRDefault="00CB6747" w:rsidP="009736C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395152" w14:textId="77777777" w:rsidR="00CB6747" w:rsidRPr="00813CD9" w:rsidRDefault="00CB6747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F18159" w14:textId="77777777" w:rsidR="00CB6747" w:rsidRPr="00813CD9" w:rsidRDefault="00CB6747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FBDC8B" w14:textId="77777777" w:rsidR="00CB6747" w:rsidRPr="00813CD9" w:rsidRDefault="00CB6747" w:rsidP="009736C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489698" w14:textId="77777777" w:rsidR="00CB6747" w:rsidRPr="00813CD9" w:rsidRDefault="00CB6747" w:rsidP="009736C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CB6747" w:rsidRPr="00813CD9" w14:paraId="3885A4C2" w14:textId="77777777" w:rsidTr="009736C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5614" w14:textId="77777777" w:rsidR="00CB6747" w:rsidRPr="00813CD9" w:rsidRDefault="00CB6747" w:rsidP="009736C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38.521-4.</w:t>
            </w:r>
          </w:p>
          <w:p w14:paraId="083B0E6B" w14:textId="77777777" w:rsidR="00CB6747" w:rsidRPr="00813CD9" w:rsidRDefault="00CB6747" w:rsidP="009736C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5CA4C77B" w14:textId="77777777" w:rsidR="00CB6747" w:rsidRPr="00813CD9" w:rsidRDefault="00CB6747" w:rsidP="009736CD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7A0E6F9A" w14:textId="77777777" w:rsidR="00CB6747" w:rsidRPr="00813CD9" w:rsidRDefault="00CB6747" w:rsidP="00CB6747"/>
    <w:p w14:paraId="4C72E58B" w14:textId="0E96766F" w:rsidR="00CB6747" w:rsidRPr="00CB6747" w:rsidRDefault="00CB6747" w:rsidP="00CB6747">
      <w:pPr>
        <w:pStyle w:val="TH"/>
      </w:pPr>
      <w:r w:rsidRPr="00813CD9">
        <w:t>Table 4.1.4-1a: Void</w:t>
      </w:r>
    </w:p>
    <w:p w14:paraId="2C23084D" w14:textId="77777777" w:rsidR="00D04BE4" w:rsidRPr="00DE65EF" w:rsidRDefault="00D04BE4" w:rsidP="00D04BE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532799" w14:textId="77777777" w:rsidR="00D04BE4" w:rsidRPr="00DE65EF" w:rsidRDefault="00D04BE4" w:rsidP="007738E8">
      <w:pPr>
        <w:rPr>
          <w:color w:val="FF0000"/>
          <w:sz w:val="28"/>
          <w:szCs w:val="28"/>
        </w:rPr>
      </w:pP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CB674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F5F7" w14:textId="77777777" w:rsidR="009874DC" w:rsidRDefault="009874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6325F" w14:textId="77777777" w:rsidR="009874DC" w:rsidRDefault="009874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DC5E" w14:textId="77777777" w:rsidR="009874DC" w:rsidRDefault="00987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39A17" w14:textId="77777777" w:rsidR="009874DC" w:rsidRDefault="009874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FE8A" w14:textId="77777777" w:rsidR="009874DC" w:rsidRDefault="009874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240F"/>
    <w:rsid w:val="00085A7F"/>
    <w:rsid w:val="000A6394"/>
    <w:rsid w:val="000B37EC"/>
    <w:rsid w:val="000B5841"/>
    <w:rsid w:val="000B7AB1"/>
    <w:rsid w:val="000B7FED"/>
    <w:rsid w:val="000C038A"/>
    <w:rsid w:val="000C1BB0"/>
    <w:rsid w:val="000C6598"/>
    <w:rsid w:val="000D44B3"/>
    <w:rsid w:val="00122A26"/>
    <w:rsid w:val="00137F0C"/>
    <w:rsid w:val="00145D43"/>
    <w:rsid w:val="0015188A"/>
    <w:rsid w:val="0016577F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90A67"/>
    <w:rsid w:val="002A0948"/>
    <w:rsid w:val="002B131F"/>
    <w:rsid w:val="002B5741"/>
    <w:rsid w:val="002B5A80"/>
    <w:rsid w:val="002E472E"/>
    <w:rsid w:val="00305409"/>
    <w:rsid w:val="00331057"/>
    <w:rsid w:val="00336934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6708F"/>
    <w:rsid w:val="00592D74"/>
    <w:rsid w:val="005935D8"/>
    <w:rsid w:val="005E2C44"/>
    <w:rsid w:val="00621188"/>
    <w:rsid w:val="006257ED"/>
    <w:rsid w:val="006373D5"/>
    <w:rsid w:val="006518B9"/>
    <w:rsid w:val="00653DE4"/>
    <w:rsid w:val="00665C47"/>
    <w:rsid w:val="00695808"/>
    <w:rsid w:val="006B2C0A"/>
    <w:rsid w:val="006B46FB"/>
    <w:rsid w:val="006D063C"/>
    <w:rsid w:val="006D45DD"/>
    <w:rsid w:val="006E21FB"/>
    <w:rsid w:val="006F214C"/>
    <w:rsid w:val="006F4AD6"/>
    <w:rsid w:val="006F687D"/>
    <w:rsid w:val="007048D3"/>
    <w:rsid w:val="00710604"/>
    <w:rsid w:val="00750C52"/>
    <w:rsid w:val="00767043"/>
    <w:rsid w:val="007738E8"/>
    <w:rsid w:val="00792342"/>
    <w:rsid w:val="007977A8"/>
    <w:rsid w:val="007B4518"/>
    <w:rsid w:val="007B512A"/>
    <w:rsid w:val="007C2097"/>
    <w:rsid w:val="007D6A07"/>
    <w:rsid w:val="007E7984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724ED"/>
    <w:rsid w:val="008818B5"/>
    <w:rsid w:val="008863B9"/>
    <w:rsid w:val="008A32D1"/>
    <w:rsid w:val="008A45A6"/>
    <w:rsid w:val="008B1F21"/>
    <w:rsid w:val="008D3CCC"/>
    <w:rsid w:val="008F11D7"/>
    <w:rsid w:val="008F3789"/>
    <w:rsid w:val="008F686C"/>
    <w:rsid w:val="009148DE"/>
    <w:rsid w:val="00941E30"/>
    <w:rsid w:val="00957175"/>
    <w:rsid w:val="00957481"/>
    <w:rsid w:val="00970442"/>
    <w:rsid w:val="009777D9"/>
    <w:rsid w:val="00977EC8"/>
    <w:rsid w:val="009874DC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246B6"/>
    <w:rsid w:val="00A40CDA"/>
    <w:rsid w:val="00A47E70"/>
    <w:rsid w:val="00A50CF0"/>
    <w:rsid w:val="00A57C5B"/>
    <w:rsid w:val="00A64241"/>
    <w:rsid w:val="00A7671C"/>
    <w:rsid w:val="00A90861"/>
    <w:rsid w:val="00AA2CBC"/>
    <w:rsid w:val="00AB0A9E"/>
    <w:rsid w:val="00AB4926"/>
    <w:rsid w:val="00AC2F34"/>
    <w:rsid w:val="00AC5820"/>
    <w:rsid w:val="00AC6668"/>
    <w:rsid w:val="00AD1479"/>
    <w:rsid w:val="00AD1CD8"/>
    <w:rsid w:val="00AF2D66"/>
    <w:rsid w:val="00B24FE3"/>
    <w:rsid w:val="00B258BB"/>
    <w:rsid w:val="00B42DA6"/>
    <w:rsid w:val="00B446A5"/>
    <w:rsid w:val="00B47D94"/>
    <w:rsid w:val="00B547B4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5F37"/>
    <w:rsid w:val="00BD6BB8"/>
    <w:rsid w:val="00BF63DE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B035E"/>
    <w:rsid w:val="00CB6747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BE4"/>
    <w:rsid w:val="00D04E34"/>
    <w:rsid w:val="00D06D51"/>
    <w:rsid w:val="00D23A8D"/>
    <w:rsid w:val="00D24991"/>
    <w:rsid w:val="00D26079"/>
    <w:rsid w:val="00D50255"/>
    <w:rsid w:val="00D66520"/>
    <w:rsid w:val="00D74C1D"/>
    <w:rsid w:val="00D76336"/>
    <w:rsid w:val="00D84AE9"/>
    <w:rsid w:val="00D96D68"/>
    <w:rsid w:val="00D97804"/>
    <w:rsid w:val="00DA5CDE"/>
    <w:rsid w:val="00DE34CF"/>
    <w:rsid w:val="00DE65EF"/>
    <w:rsid w:val="00DF347B"/>
    <w:rsid w:val="00E13F3D"/>
    <w:rsid w:val="00E33147"/>
    <w:rsid w:val="00E34898"/>
    <w:rsid w:val="00E47E22"/>
    <w:rsid w:val="00E47EA1"/>
    <w:rsid w:val="00EA5279"/>
    <w:rsid w:val="00EB09B7"/>
    <w:rsid w:val="00EC486F"/>
    <w:rsid w:val="00ED2B45"/>
    <w:rsid w:val="00EE7D7C"/>
    <w:rsid w:val="00F22C3E"/>
    <w:rsid w:val="00F25D98"/>
    <w:rsid w:val="00F300FB"/>
    <w:rsid w:val="00F3488F"/>
    <w:rsid w:val="00F4334C"/>
    <w:rsid w:val="00F90F5A"/>
    <w:rsid w:val="00F934B8"/>
    <w:rsid w:val="00FB1060"/>
    <w:rsid w:val="00FB6386"/>
    <w:rsid w:val="00FC4403"/>
    <w:rsid w:val="00FD54DC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0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B6747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6747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CB67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B67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6747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CB674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CB674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B67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B67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B6747"/>
    <w:rPr>
      <w:rFonts w:ascii="Times New Roman" w:hAnsi="Times New Roman"/>
      <w:lang w:val="en-GB" w:eastAsia="en-US"/>
    </w:rPr>
  </w:style>
  <w:style w:type="character" w:customStyle="1" w:styleId="B2Car">
    <w:name w:val="B2 Car"/>
    <w:rsid w:val="00CB6747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B674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CB674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CB674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CB6747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B674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link w:val="ListParagraph"/>
    <w:uiPriority w:val="34"/>
    <w:locked/>
    <w:rsid w:val="00CB6747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qFormat/>
    <w:rsid w:val="00CB67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UnresolvedMention1">
    <w:name w:val="Unresolved Mention1"/>
    <w:uiPriority w:val="99"/>
    <w:semiHidden/>
    <w:unhideWhenUsed/>
    <w:rsid w:val="00CB6747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CB6747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CB6747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CB674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B6747"/>
    <w:rPr>
      <w:rFonts w:ascii="Times New Roman" w:eastAsia="SimSun" w:hAnsi="Times New Roman"/>
      <w:lang w:val="en-GB" w:eastAsia="en-SE"/>
    </w:rPr>
  </w:style>
  <w:style w:type="paragraph" w:styleId="Caption">
    <w:name w:val="caption"/>
    <w:basedOn w:val="Normal"/>
    <w:next w:val="Normal"/>
    <w:uiPriority w:val="99"/>
    <w:unhideWhenUsed/>
    <w:qFormat/>
    <w:rsid w:val="00CB674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SE"/>
    </w:rPr>
  </w:style>
  <w:style w:type="character" w:customStyle="1" w:styleId="fontstyle01">
    <w:name w:val="fontstyle01"/>
    <w:rsid w:val="00CB6747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CB6747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CB67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SE"/>
    </w:rPr>
  </w:style>
  <w:style w:type="character" w:customStyle="1" w:styleId="BodyTextChar">
    <w:name w:val="Body Text Char"/>
    <w:basedOn w:val="DefaultParagraphFont"/>
    <w:link w:val="BodyText"/>
    <w:uiPriority w:val="99"/>
    <w:rsid w:val="00CB6747"/>
    <w:rPr>
      <w:rFonts w:ascii="Times New Roman" w:eastAsia="SimSun" w:hAnsi="Times New Roman"/>
      <w:lang w:val="en-GB" w:eastAsia="en-SE"/>
    </w:rPr>
  </w:style>
  <w:style w:type="paragraph" w:styleId="PlainText">
    <w:name w:val="Plain Text"/>
    <w:basedOn w:val="Normal"/>
    <w:link w:val="PlainTextChar"/>
    <w:uiPriority w:val="99"/>
    <w:rsid w:val="00CB6747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CB6747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CB6747"/>
  </w:style>
  <w:style w:type="character" w:customStyle="1" w:styleId="B2Char1">
    <w:name w:val="B2 Char1"/>
    <w:rsid w:val="00CB6747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CB67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SE"/>
    </w:rPr>
  </w:style>
  <w:style w:type="paragraph" w:customStyle="1" w:styleId="B1">
    <w:name w:val="B1+"/>
    <w:basedOn w:val="B10"/>
    <w:link w:val="B1Car"/>
    <w:rsid w:val="00CB674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character" w:customStyle="1" w:styleId="B1Car">
    <w:name w:val="B1+ Car"/>
    <w:link w:val="B1"/>
    <w:rsid w:val="00CB6747"/>
    <w:rPr>
      <w:rFonts w:ascii="Times New Roman" w:hAnsi="Times New Roman"/>
      <w:lang w:val="en-GB" w:eastAsia="en-SE"/>
    </w:rPr>
  </w:style>
  <w:style w:type="paragraph" w:customStyle="1" w:styleId="TAJ">
    <w:name w:val="TAJ"/>
    <w:basedOn w:val="TH"/>
    <w:uiPriority w:val="99"/>
    <w:rsid w:val="00CB6747"/>
    <w:p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Guidance">
    <w:name w:val="Guidance"/>
    <w:basedOn w:val="Normal"/>
    <w:uiPriority w:val="99"/>
    <w:rsid w:val="00CB67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character" w:customStyle="1" w:styleId="ListBullet2Char">
    <w:name w:val="List Bullet 2 Char"/>
    <w:link w:val="ListBullet2"/>
    <w:rsid w:val="00CB674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CB6747"/>
    <w:rPr>
      <w:rFonts w:eastAsia="Times New Roman"/>
      <w:color w:val="FF0000"/>
    </w:rPr>
  </w:style>
  <w:style w:type="character" w:styleId="PageNumber">
    <w:name w:val="page number"/>
    <w:rsid w:val="00CB6747"/>
  </w:style>
  <w:style w:type="character" w:customStyle="1" w:styleId="FooterChar">
    <w:name w:val="Footer Char"/>
    <w:link w:val="Footer"/>
    <w:rsid w:val="00CB674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CB6747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CB6747"/>
  </w:style>
  <w:style w:type="paragraph" w:customStyle="1" w:styleId="TALCharChar">
    <w:name w:val="TAL Char Char"/>
    <w:basedOn w:val="Normal"/>
    <w:link w:val="TALCharCharChar"/>
    <w:rsid w:val="00CB674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CB6747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CB6747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CB67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B674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B67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B674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CB6747"/>
  </w:style>
  <w:style w:type="numbering" w:customStyle="1" w:styleId="NoList2">
    <w:name w:val="No List2"/>
    <w:next w:val="NoList"/>
    <w:uiPriority w:val="99"/>
    <w:semiHidden/>
    <w:unhideWhenUsed/>
    <w:rsid w:val="00CB6747"/>
  </w:style>
  <w:style w:type="numbering" w:customStyle="1" w:styleId="NoList3">
    <w:name w:val="No List3"/>
    <w:next w:val="NoList"/>
    <w:uiPriority w:val="99"/>
    <w:semiHidden/>
    <w:unhideWhenUsed/>
    <w:rsid w:val="00CB6747"/>
  </w:style>
  <w:style w:type="paragraph" w:customStyle="1" w:styleId="Separation">
    <w:name w:val="Separation"/>
    <w:basedOn w:val="Heading1"/>
    <w:next w:val="Normal"/>
    <w:uiPriority w:val="99"/>
    <w:rsid w:val="00CB674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SE"/>
    </w:rPr>
  </w:style>
  <w:style w:type="paragraph" w:customStyle="1" w:styleId="msonormal0">
    <w:name w:val="msonormal"/>
    <w:basedOn w:val="Normal"/>
    <w:uiPriority w:val="99"/>
    <w:rsid w:val="00CB674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16</Pages>
  <Words>5701</Words>
  <Characters>28099</Characters>
  <Application>Microsoft Office Word</Application>
  <DocSecurity>0</DocSecurity>
  <Lines>234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21</cp:revision>
  <cp:lastPrinted>1899-12-31T23:00:00Z</cp:lastPrinted>
  <dcterms:created xsi:type="dcterms:W3CDTF">2022-04-11T15:41:00Z</dcterms:created>
  <dcterms:modified xsi:type="dcterms:W3CDTF">2022-04-25T14:04:00Z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